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F7E7" w14:textId="77777777" w:rsidR="009C296E" w:rsidRPr="001A4C2B" w:rsidRDefault="00D0267E" w:rsidP="009C296E">
      <w:pPr>
        <w:rPr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186019" wp14:editId="292B661E">
                <wp:simplePos x="0" y="0"/>
                <wp:positionH relativeFrom="column">
                  <wp:posOffset>298450</wp:posOffset>
                </wp:positionH>
                <wp:positionV relativeFrom="paragraph">
                  <wp:posOffset>3720465</wp:posOffset>
                </wp:positionV>
                <wp:extent cx="4743450" cy="3483864"/>
                <wp:effectExtent l="0" t="0" r="635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34838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BE85D5" w14:textId="77777777" w:rsidR="00D807CA" w:rsidRPr="004E1FE3" w:rsidRDefault="00D807CA" w:rsidP="00D807CA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b/>
                                <w:i/>
                                <w:sz w:val="23"/>
                              </w:rPr>
                            </w:pPr>
                            <w:r w:rsidRPr="004B037A">
                              <w:rPr>
                                <w:b/>
                                <w:i/>
                                <w:sz w:val="23"/>
                              </w:rPr>
                              <w:t>[</w:t>
                            </w:r>
                            <w:r w:rsidR="00DE2752">
                              <w:rPr>
                                <w:b/>
                                <w:i/>
                                <w:sz w:val="23"/>
                              </w:rPr>
                              <w:t>Tell a</w:t>
                            </w:r>
                            <w:r w:rsidRPr="004B037A">
                              <w:rPr>
                                <w:b/>
                                <w:i/>
                                <w:sz w:val="23"/>
                              </w:rPr>
                              <w:t xml:space="preserve"> story </w:t>
                            </w:r>
                            <w:r>
                              <w:rPr>
                                <w:b/>
                                <w:i/>
                                <w:sz w:val="23"/>
                              </w:rPr>
                              <w:t>of</w:t>
                            </w:r>
                            <w:r w:rsidRPr="004B037A">
                              <w:rPr>
                                <w:b/>
                                <w:i/>
                                <w:sz w:val="23"/>
                              </w:rPr>
                              <w:t xml:space="preserve"> God work</w:t>
                            </w:r>
                            <w:r>
                              <w:rPr>
                                <w:b/>
                                <w:i/>
                                <w:sz w:val="23"/>
                              </w:rPr>
                              <w:t>ing</w:t>
                            </w:r>
                            <w:r w:rsidRPr="004B037A">
                              <w:rPr>
                                <w:b/>
                                <w:i/>
                                <w:sz w:val="23"/>
                              </w:rPr>
                              <w:t xml:space="preserve"> in </w:t>
                            </w:r>
                            <w:r>
                              <w:rPr>
                                <w:b/>
                                <w:i/>
                                <w:sz w:val="23"/>
                              </w:rPr>
                              <w:t>someone’s life</w:t>
                            </w:r>
                            <w:r w:rsidR="00DE2752">
                              <w:rPr>
                                <w:b/>
                                <w:i/>
                                <w:sz w:val="23"/>
                              </w:rPr>
                              <w:t>. Use</w:t>
                            </w:r>
                            <w:r w:rsidRPr="004B037A">
                              <w:rPr>
                                <w:b/>
                                <w:i/>
                                <w:sz w:val="23"/>
                              </w:rPr>
                              <w:t xml:space="preserve"> this story formula: A person, has a problem, meets a guide, who give</w:t>
                            </w:r>
                            <w:r w:rsidR="00EE1D22">
                              <w:rPr>
                                <w:b/>
                                <w:i/>
                                <w:sz w:val="23"/>
                              </w:rPr>
                              <w:t>s</w:t>
                            </w:r>
                            <w:r w:rsidRPr="004B037A">
                              <w:rPr>
                                <w:b/>
                                <w:i/>
                                <w:sz w:val="23"/>
                              </w:rPr>
                              <w:t xml:space="preserve"> him/her a plan, and calls him/her to action</w:t>
                            </w:r>
                            <w:r w:rsidR="00DE2752">
                              <w:rPr>
                                <w:b/>
                                <w:i/>
                                <w:sz w:val="23"/>
                              </w:rPr>
                              <w:t>.</w:t>
                            </w:r>
                            <w:r w:rsidR="00C27AC1">
                              <w:rPr>
                                <w:b/>
                                <w:i/>
                                <w:sz w:val="23"/>
                              </w:rPr>
                              <w:t xml:space="preserve"> The story should </w:t>
                            </w:r>
                            <w:r w:rsidR="00DE2752">
                              <w:rPr>
                                <w:b/>
                                <w:i/>
                                <w:sz w:val="23"/>
                              </w:rPr>
                              <w:t>reflect a current trend</w:t>
                            </w:r>
                            <w:r w:rsidR="00C27AC1">
                              <w:rPr>
                                <w:b/>
                                <w:i/>
                                <w:sz w:val="23"/>
                              </w:rPr>
                              <w:t xml:space="preserve"> that the conference will address</w:t>
                            </w:r>
                            <w:r w:rsidRPr="004B037A">
                              <w:rPr>
                                <w:b/>
                                <w:i/>
                                <w:sz w:val="23"/>
                              </w:rPr>
                              <w:t>.]</w:t>
                            </w:r>
                          </w:p>
                          <w:p w14:paraId="4E21208F" w14:textId="77777777" w:rsidR="004E1FE3" w:rsidRDefault="004E1FE3" w:rsidP="000A78C2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spacing w:after="120"/>
                              <w:rPr>
                                <w:sz w:val="23"/>
                              </w:rPr>
                            </w:pPr>
                          </w:p>
                          <w:p w14:paraId="67EAE22B" w14:textId="77777777" w:rsidR="000A78C2" w:rsidRDefault="00CE1AD5" w:rsidP="000A78C2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spacing w:after="120"/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There are so many more people like </w:t>
                            </w:r>
                            <w:r w:rsidRPr="000C0AD2">
                              <w:rPr>
                                <w:b/>
                                <w:sz w:val="23"/>
                              </w:rPr>
                              <w:t>[Name]</w:t>
                            </w:r>
                            <w:r>
                              <w:rPr>
                                <w:b/>
                                <w:sz w:val="23"/>
                              </w:rPr>
                              <w:t xml:space="preserve"> </w:t>
                            </w:r>
                            <w:r w:rsidRPr="00CE1AD5">
                              <w:rPr>
                                <w:sz w:val="23"/>
                              </w:rPr>
                              <w:t>at</w:t>
                            </w:r>
                            <w:r>
                              <w:rPr>
                                <w:b/>
                                <w:sz w:val="23"/>
                              </w:rPr>
                              <w:t xml:space="preserve"> </w:t>
                            </w:r>
                            <w:r w:rsidRPr="00DD5B11">
                              <w:rPr>
                                <w:b/>
                                <w:sz w:val="23"/>
                              </w:rPr>
                              <w:t>[ministry location]</w:t>
                            </w:r>
                            <w:r>
                              <w:rPr>
                                <w:b/>
                                <w:sz w:val="23"/>
                              </w:rPr>
                              <w:t xml:space="preserve"> </w:t>
                            </w:r>
                            <w:r w:rsidRPr="00CE1AD5">
                              <w:rPr>
                                <w:sz w:val="23"/>
                              </w:rPr>
                              <w:t xml:space="preserve">who still </w:t>
                            </w:r>
                            <w:r w:rsidR="00E74EFE">
                              <w:rPr>
                                <w:sz w:val="23"/>
                              </w:rPr>
                              <w:t>need to hear the gospel,</w:t>
                            </w:r>
                            <w:r w:rsidRPr="00CE1AD5">
                              <w:rPr>
                                <w:sz w:val="23"/>
                              </w:rPr>
                              <w:t xml:space="preserve"> </w:t>
                            </w:r>
                            <w:r w:rsidR="009A023F">
                              <w:rPr>
                                <w:sz w:val="23"/>
                              </w:rPr>
                              <w:t>learn</w:t>
                            </w:r>
                            <w:r w:rsidRPr="00CE1AD5">
                              <w:rPr>
                                <w:sz w:val="23"/>
                              </w:rPr>
                              <w:t xml:space="preserve"> how to walk with Christ</w:t>
                            </w:r>
                            <w:r w:rsidR="00E74EFE">
                              <w:rPr>
                                <w:sz w:val="23"/>
                              </w:rPr>
                              <w:t>,</w:t>
                            </w:r>
                            <w:r w:rsidRPr="00CE1AD5">
                              <w:rPr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</w:rPr>
                              <w:t>and become</w:t>
                            </w:r>
                            <w:r w:rsidRPr="00CE1AD5">
                              <w:rPr>
                                <w:sz w:val="23"/>
                              </w:rPr>
                              <w:t xml:space="preserve"> </w:t>
                            </w:r>
                            <w:proofErr w:type="spellStart"/>
                            <w:r w:rsidRPr="00CE1AD5">
                              <w:rPr>
                                <w:sz w:val="23"/>
                              </w:rPr>
                              <w:t>disciplemakers</w:t>
                            </w:r>
                            <w:proofErr w:type="spellEnd"/>
                            <w:r w:rsidRPr="00CE1AD5">
                              <w:rPr>
                                <w:sz w:val="23"/>
                              </w:rPr>
                              <w:t xml:space="preserve"> themselves!</w:t>
                            </w:r>
                            <w:r>
                              <w:rPr>
                                <w:b/>
                                <w:sz w:val="23"/>
                              </w:rPr>
                              <w:t xml:space="preserve"> </w:t>
                            </w:r>
                            <w:r w:rsidR="000A78C2">
                              <w:rPr>
                                <w:sz w:val="23"/>
                              </w:rPr>
                              <w:t xml:space="preserve">The </w:t>
                            </w:r>
                            <w:r>
                              <w:rPr>
                                <w:sz w:val="23"/>
                              </w:rPr>
                              <w:t>staff training conference</w:t>
                            </w:r>
                            <w:r w:rsidR="000A78C2">
                              <w:rPr>
                                <w:sz w:val="23"/>
                              </w:rPr>
                              <w:t xml:space="preserve"> will </w:t>
                            </w:r>
                            <w:r>
                              <w:rPr>
                                <w:sz w:val="23"/>
                              </w:rPr>
                              <w:t xml:space="preserve">equip me to minister effectively in today’s complex </w:t>
                            </w:r>
                            <w:r w:rsidR="00DE2752">
                              <w:rPr>
                                <w:sz w:val="23"/>
                              </w:rPr>
                              <w:t>environment</w:t>
                            </w:r>
                            <w:r>
                              <w:rPr>
                                <w:sz w:val="23"/>
                              </w:rPr>
                              <w:t xml:space="preserve"> by providing</w:t>
                            </w:r>
                            <w:r w:rsidR="00E74EFE">
                              <w:rPr>
                                <w:sz w:val="23"/>
                              </w:rPr>
                              <w:t>:</w:t>
                            </w:r>
                          </w:p>
                          <w:p w14:paraId="38F36BC1" w14:textId="77777777" w:rsidR="000A78C2" w:rsidRDefault="00CE1AD5" w:rsidP="000A78C2">
                            <w:pPr>
                              <w:widowControl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  <w:tab w:val="left" w:pos="5040"/>
                              </w:tabs>
                              <w:overflowPunct w:val="0"/>
                              <w:adjustRightInd w:val="0"/>
                              <w:spacing w:after="60"/>
                              <w:textAlignment w:val="baseline"/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Specific instruction on </w:t>
                            </w:r>
                            <w:r w:rsidR="00E74EFE">
                              <w:rPr>
                                <w:sz w:val="23"/>
                              </w:rPr>
                              <w:t xml:space="preserve">evangelism and </w:t>
                            </w:r>
                            <w:r w:rsidR="009A023F">
                              <w:rPr>
                                <w:sz w:val="23"/>
                              </w:rPr>
                              <w:t>discipleship</w:t>
                            </w:r>
                            <w:r w:rsidR="00E74EFE">
                              <w:rPr>
                                <w:sz w:val="23"/>
                              </w:rPr>
                              <w:t>,</w:t>
                            </w:r>
                            <w:r w:rsidR="009A023F">
                              <w:rPr>
                                <w:sz w:val="23"/>
                              </w:rPr>
                              <w:t xml:space="preserve"> </w:t>
                            </w:r>
                            <w:r w:rsidR="00DE2752">
                              <w:rPr>
                                <w:sz w:val="23"/>
                              </w:rPr>
                              <w:t xml:space="preserve">how to address </w:t>
                            </w:r>
                            <w:r w:rsidR="00E74EFE" w:rsidRPr="00E74EFE">
                              <w:rPr>
                                <w:b/>
                                <w:sz w:val="23"/>
                              </w:rPr>
                              <w:t xml:space="preserve">[fill in with relevant topics, such as racial reconciliation, </w:t>
                            </w:r>
                            <w:r w:rsidR="00D0267E">
                              <w:rPr>
                                <w:b/>
                                <w:sz w:val="23"/>
                              </w:rPr>
                              <w:t>mental health</w:t>
                            </w:r>
                            <w:r w:rsidR="00E74EFE" w:rsidRPr="00E74EFE">
                              <w:rPr>
                                <w:b/>
                                <w:sz w:val="23"/>
                              </w:rPr>
                              <w:t xml:space="preserve"> issues, etc.]</w:t>
                            </w:r>
                          </w:p>
                          <w:p w14:paraId="6D79A6AC" w14:textId="77777777" w:rsidR="000A78C2" w:rsidRDefault="00E74EFE" w:rsidP="000A78C2">
                            <w:pPr>
                              <w:widowControl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  <w:tab w:val="left" w:pos="5040"/>
                              </w:tabs>
                              <w:overflowPunct w:val="0"/>
                              <w:adjustRightInd w:val="0"/>
                              <w:spacing w:after="60"/>
                              <w:textAlignment w:val="baseline"/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>Best practices for ministry</w:t>
                            </w:r>
                          </w:p>
                          <w:p w14:paraId="6EFC1356" w14:textId="77777777" w:rsidR="000A78C2" w:rsidRDefault="004E1FE3" w:rsidP="002B532F">
                            <w:pPr>
                              <w:widowControl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  <w:tab w:val="left" w:pos="5040"/>
                              </w:tabs>
                              <w:overflowPunct w:val="0"/>
                              <w:adjustRightInd w:val="0"/>
                              <w:spacing w:after="120"/>
                              <w:textAlignment w:val="baseline"/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Spiritual formation </w:t>
                            </w:r>
                            <w:r w:rsidR="009C77D7">
                              <w:rPr>
                                <w:sz w:val="23"/>
                              </w:rPr>
                              <w:t>to deepen</w:t>
                            </w:r>
                            <w:r>
                              <w:rPr>
                                <w:sz w:val="23"/>
                              </w:rPr>
                              <w:t xml:space="preserve"> my own walk with Christ</w:t>
                            </w:r>
                          </w:p>
                          <w:p w14:paraId="577EB803" w14:textId="77777777" w:rsidR="000A78C2" w:rsidRPr="00514C1A" w:rsidRDefault="000A78C2" w:rsidP="000A78C2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b/>
                                <w:color w:val="E36B2A"/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To go, I must </w:t>
                            </w:r>
                            <w:r w:rsidRPr="00460AB4">
                              <w:rPr>
                                <w:sz w:val="23"/>
                              </w:rPr>
                              <w:t xml:space="preserve">raise </w:t>
                            </w:r>
                            <w:r w:rsidRPr="004B037A">
                              <w:rPr>
                                <w:b/>
                                <w:sz w:val="23"/>
                              </w:rPr>
                              <w:t>[$</w:t>
                            </w:r>
                            <w:proofErr w:type="gramStart"/>
                            <w:r w:rsidRPr="004B037A">
                              <w:rPr>
                                <w:b/>
                                <w:sz w:val="23"/>
                              </w:rPr>
                              <w:t>X,XXX</w:t>
                            </w:r>
                            <w:proofErr w:type="gramEnd"/>
                            <w:r w:rsidRPr="004B037A">
                              <w:rPr>
                                <w:b/>
                                <w:sz w:val="23"/>
                              </w:rPr>
                              <w:t>]</w:t>
                            </w:r>
                            <w:r w:rsidRPr="00460AB4">
                              <w:rPr>
                                <w:sz w:val="23"/>
                              </w:rPr>
                              <w:t>.</w:t>
                            </w:r>
                            <w:r w:rsidR="002B532F">
                              <w:rPr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</w:rPr>
                              <w:t>This will cover travel, lodging, food, and conference fees</w:t>
                            </w:r>
                            <w:r w:rsidRPr="00690514">
                              <w:rPr>
                                <w:color w:val="E16B2A"/>
                                <w:sz w:val="23"/>
                              </w:rPr>
                              <w:t xml:space="preserve">. </w:t>
                            </w:r>
                            <w:r w:rsidRPr="00690514">
                              <w:rPr>
                                <w:b/>
                                <w:color w:val="E16B2A"/>
                                <w:sz w:val="23"/>
                              </w:rPr>
                              <w:t>Will you pray about giving a gif</w:t>
                            </w:r>
                            <w:r w:rsidR="002B532F" w:rsidRPr="00690514">
                              <w:rPr>
                                <w:b/>
                                <w:color w:val="E16B2A"/>
                                <w:sz w:val="23"/>
                              </w:rPr>
                              <w:t xml:space="preserve">t by [date] to help me attend? </w:t>
                            </w:r>
                            <w:r w:rsidRPr="00690514">
                              <w:rPr>
                                <w:b/>
                                <w:color w:val="E16B2A"/>
                                <w:sz w:val="23"/>
                              </w:rPr>
                              <w:t>To reach this goal, I’ll need gifts of $100, $200, and even $500 and $1,000.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3.5pt;margin-top:292.95pt;width:373.5pt;height:274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" fillcolor="white [3201]" stroked="f" strokeweight=".5pt">
                <v:textbox>
                  <w:txbxContent>
                    <w:p w:rsidR="00D807CA" w:rsidRPr="004E1FE3" w:rsidRDefault="00D807CA" w:rsidP="00D807CA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b/>
                          <w:i/>
                          <w:sz w:val="23"/>
                        </w:rPr>
                      </w:pPr>
                      <w:r w:rsidRPr="004B037A">
                        <w:rPr>
                          <w:b/>
                          <w:i/>
                          <w:sz w:val="23"/>
                        </w:rPr>
                        <w:t>[</w:t>
                      </w:r>
                      <w:r w:rsidR="00DE2752">
                        <w:rPr>
                          <w:b/>
                          <w:i/>
                          <w:sz w:val="23"/>
                        </w:rPr>
                        <w:t>Tell a</w:t>
                      </w:r>
                      <w:r w:rsidRPr="004B037A">
                        <w:rPr>
                          <w:b/>
                          <w:i/>
                          <w:sz w:val="23"/>
                        </w:rPr>
                        <w:t xml:space="preserve"> story </w:t>
                      </w:r>
                      <w:r>
                        <w:rPr>
                          <w:b/>
                          <w:i/>
                          <w:sz w:val="23"/>
                        </w:rPr>
                        <w:t>of</w:t>
                      </w:r>
                      <w:r w:rsidRPr="004B037A">
                        <w:rPr>
                          <w:b/>
                          <w:i/>
                          <w:sz w:val="23"/>
                        </w:rPr>
                        <w:t xml:space="preserve"> God work</w:t>
                      </w:r>
                      <w:r>
                        <w:rPr>
                          <w:b/>
                          <w:i/>
                          <w:sz w:val="23"/>
                        </w:rPr>
                        <w:t>ing</w:t>
                      </w:r>
                      <w:r w:rsidRPr="004B037A">
                        <w:rPr>
                          <w:b/>
                          <w:i/>
                          <w:sz w:val="23"/>
                        </w:rPr>
                        <w:t xml:space="preserve"> in </w:t>
                      </w:r>
                      <w:r>
                        <w:rPr>
                          <w:b/>
                          <w:i/>
                          <w:sz w:val="23"/>
                        </w:rPr>
                        <w:t>someone’s life</w:t>
                      </w:r>
                      <w:r w:rsidR="00DE2752">
                        <w:rPr>
                          <w:b/>
                          <w:i/>
                          <w:sz w:val="23"/>
                        </w:rPr>
                        <w:t>. Use</w:t>
                      </w:r>
                      <w:r w:rsidRPr="004B037A">
                        <w:rPr>
                          <w:b/>
                          <w:i/>
                          <w:sz w:val="23"/>
                        </w:rPr>
                        <w:t xml:space="preserve"> this story formula: A person, has a problem, meets a guide, who give</w:t>
                      </w:r>
                      <w:r w:rsidR="00EE1D22">
                        <w:rPr>
                          <w:b/>
                          <w:i/>
                          <w:sz w:val="23"/>
                        </w:rPr>
                        <w:t>s</w:t>
                      </w:r>
                      <w:r w:rsidRPr="004B037A">
                        <w:rPr>
                          <w:b/>
                          <w:i/>
                          <w:sz w:val="23"/>
                        </w:rPr>
                        <w:t xml:space="preserve"> him/her a plan, and calls him/her to action</w:t>
                      </w:r>
                      <w:r w:rsidR="00DE2752">
                        <w:rPr>
                          <w:b/>
                          <w:i/>
                          <w:sz w:val="23"/>
                        </w:rPr>
                        <w:t>.</w:t>
                      </w:r>
                      <w:r w:rsidR="00C27AC1">
                        <w:rPr>
                          <w:b/>
                          <w:i/>
                          <w:sz w:val="23"/>
                        </w:rPr>
                        <w:t xml:space="preserve"> The story should </w:t>
                      </w:r>
                      <w:r w:rsidR="00DE2752">
                        <w:rPr>
                          <w:b/>
                          <w:i/>
                          <w:sz w:val="23"/>
                        </w:rPr>
                        <w:t>reflect a current trend</w:t>
                      </w:r>
                      <w:r w:rsidR="00C27AC1">
                        <w:rPr>
                          <w:b/>
                          <w:i/>
                          <w:sz w:val="23"/>
                        </w:rPr>
                        <w:t xml:space="preserve"> that the conference will address</w:t>
                      </w:r>
                      <w:r w:rsidRPr="004B037A">
                        <w:rPr>
                          <w:b/>
                          <w:i/>
                          <w:sz w:val="23"/>
                        </w:rPr>
                        <w:t>.]</w:t>
                      </w:r>
                    </w:p>
                    <w:p w:rsidR="004E1FE3" w:rsidRDefault="004E1FE3" w:rsidP="000A78C2">
                      <w:pPr>
                        <w:tabs>
                          <w:tab w:val="left" w:pos="720"/>
                          <w:tab w:val="left" w:pos="5040"/>
                        </w:tabs>
                        <w:spacing w:after="120"/>
                        <w:rPr>
                          <w:sz w:val="23"/>
                        </w:rPr>
                      </w:pPr>
                    </w:p>
                    <w:p w:rsidR="000A78C2" w:rsidRDefault="00CE1AD5" w:rsidP="000A78C2">
                      <w:pPr>
                        <w:tabs>
                          <w:tab w:val="left" w:pos="720"/>
                          <w:tab w:val="left" w:pos="5040"/>
                        </w:tabs>
                        <w:spacing w:after="120"/>
                        <w:rPr>
                          <w:sz w:val="23"/>
                        </w:rPr>
                      </w:pPr>
                      <w:bookmarkStart w:id="1" w:name="_GoBack"/>
                      <w:r>
                        <w:rPr>
                          <w:sz w:val="23"/>
                        </w:rPr>
                        <w:t xml:space="preserve">There are so many more people like </w:t>
                      </w:r>
                      <w:r w:rsidRPr="000C0AD2">
                        <w:rPr>
                          <w:b/>
                          <w:sz w:val="23"/>
                        </w:rPr>
                        <w:t>[Name]</w:t>
                      </w:r>
                      <w:r>
                        <w:rPr>
                          <w:b/>
                          <w:sz w:val="23"/>
                        </w:rPr>
                        <w:t xml:space="preserve"> </w:t>
                      </w:r>
                      <w:r w:rsidRPr="00CE1AD5">
                        <w:rPr>
                          <w:sz w:val="23"/>
                        </w:rPr>
                        <w:t>at</w:t>
                      </w:r>
                      <w:r>
                        <w:rPr>
                          <w:b/>
                          <w:sz w:val="23"/>
                        </w:rPr>
                        <w:t xml:space="preserve"> </w:t>
                      </w:r>
                      <w:r w:rsidRPr="00DD5B11">
                        <w:rPr>
                          <w:b/>
                          <w:sz w:val="23"/>
                        </w:rPr>
                        <w:t>[ministry location]</w:t>
                      </w:r>
                      <w:r>
                        <w:rPr>
                          <w:b/>
                          <w:sz w:val="23"/>
                        </w:rPr>
                        <w:t xml:space="preserve"> </w:t>
                      </w:r>
                      <w:r w:rsidRPr="00CE1AD5">
                        <w:rPr>
                          <w:sz w:val="23"/>
                        </w:rPr>
                        <w:t xml:space="preserve">who still </w:t>
                      </w:r>
                      <w:r w:rsidR="00E74EFE">
                        <w:rPr>
                          <w:sz w:val="23"/>
                        </w:rPr>
                        <w:t>need to hear the gospel,</w:t>
                      </w:r>
                      <w:r w:rsidRPr="00CE1AD5">
                        <w:rPr>
                          <w:sz w:val="23"/>
                        </w:rPr>
                        <w:t xml:space="preserve"> </w:t>
                      </w:r>
                      <w:r w:rsidR="009A023F">
                        <w:rPr>
                          <w:sz w:val="23"/>
                        </w:rPr>
                        <w:t>learn</w:t>
                      </w:r>
                      <w:r w:rsidRPr="00CE1AD5">
                        <w:rPr>
                          <w:sz w:val="23"/>
                        </w:rPr>
                        <w:t xml:space="preserve"> how to walk with Christ</w:t>
                      </w:r>
                      <w:r w:rsidR="00E74EFE">
                        <w:rPr>
                          <w:sz w:val="23"/>
                        </w:rPr>
                        <w:t>,</w:t>
                      </w:r>
                      <w:r w:rsidRPr="00CE1AD5">
                        <w:rPr>
                          <w:sz w:val="23"/>
                        </w:rPr>
                        <w:t xml:space="preserve"> </w:t>
                      </w:r>
                      <w:r>
                        <w:rPr>
                          <w:sz w:val="23"/>
                        </w:rPr>
                        <w:t>and become</w:t>
                      </w:r>
                      <w:r w:rsidRPr="00CE1AD5">
                        <w:rPr>
                          <w:sz w:val="23"/>
                        </w:rPr>
                        <w:t xml:space="preserve"> </w:t>
                      </w:r>
                      <w:proofErr w:type="spellStart"/>
                      <w:r w:rsidRPr="00CE1AD5">
                        <w:rPr>
                          <w:sz w:val="23"/>
                        </w:rPr>
                        <w:t>disciplemakers</w:t>
                      </w:r>
                      <w:proofErr w:type="spellEnd"/>
                      <w:r w:rsidRPr="00CE1AD5">
                        <w:rPr>
                          <w:sz w:val="23"/>
                        </w:rPr>
                        <w:t xml:space="preserve"> themselves!</w:t>
                      </w:r>
                      <w:r>
                        <w:rPr>
                          <w:b/>
                          <w:sz w:val="23"/>
                        </w:rPr>
                        <w:t xml:space="preserve"> </w:t>
                      </w:r>
                      <w:r w:rsidR="000A78C2">
                        <w:rPr>
                          <w:sz w:val="23"/>
                        </w:rPr>
                        <w:t xml:space="preserve">The </w:t>
                      </w:r>
                      <w:r>
                        <w:rPr>
                          <w:sz w:val="23"/>
                        </w:rPr>
                        <w:t>staff training conference</w:t>
                      </w:r>
                      <w:r w:rsidR="000A78C2">
                        <w:rPr>
                          <w:sz w:val="23"/>
                        </w:rPr>
                        <w:t xml:space="preserve"> will </w:t>
                      </w:r>
                      <w:r>
                        <w:rPr>
                          <w:sz w:val="23"/>
                        </w:rPr>
                        <w:t xml:space="preserve">equip me to minister effectively in today’s complex </w:t>
                      </w:r>
                      <w:r w:rsidR="00DE2752">
                        <w:rPr>
                          <w:sz w:val="23"/>
                        </w:rPr>
                        <w:t>environment</w:t>
                      </w:r>
                      <w:r>
                        <w:rPr>
                          <w:sz w:val="23"/>
                        </w:rPr>
                        <w:t xml:space="preserve"> by providing</w:t>
                      </w:r>
                      <w:r w:rsidR="00E74EFE">
                        <w:rPr>
                          <w:sz w:val="23"/>
                        </w:rPr>
                        <w:t>:</w:t>
                      </w:r>
                    </w:p>
                    <w:p w:rsidR="000A78C2" w:rsidRDefault="00CE1AD5" w:rsidP="000A78C2">
                      <w:pPr>
                        <w:widowControl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  <w:tab w:val="left" w:pos="5040"/>
                        </w:tabs>
                        <w:overflowPunct w:val="0"/>
                        <w:adjustRightInd w:val="0"/>
                        <w:spacing w:after="60"/>
                        <w:textAlignment w:val="baseline"/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Specific instruction on </w:t>
                      </w:r>
                      <w:r w:rsidR="00E74EFE">
                        <w:rPr>
                          <w:sz w:val="23"/>
                        </w:rPr>
                        <w:t xml:space="preserve">evangelism and </w:t>
                      </w:r>
                      <w:r w:rsidR="009A023F">
                        <w:rPr>
                          <w:sz w:val="23"/>
                        </w:rPr>
                        <w:t>discipleship</w:t>
                      </w:r>
                      <w:r w:rsidR="00E74EFE">
                        <w:rPr>
                          <w:sz w:val="23"/>
                        </w:rPr>
                        <w:t>,</w:t>
                      </w:r>
                      <w:r w:rsidR="009A023F">
                        <w:rPr>
                          <w:sz w:val="23"/>
                        </w:rPr>
                        <w:t xml:space="preserve"> </w:t>
                      </w:r>
                      <w:r w:rsidR="00DE2752">
                        <w:rPr>
                          <w:sz w:val="23"/>
                        </w:rPr>
                        <w:t xml:space="preserve">how to address </w:t>
                      </w:r>
                      <w:r w:rsidR="00E74EFE" w:rsidRPr="00E74EFE">
                        <w:rPr>
                          <w:b/>
                          <w:sz w:val="23"/>
                        </w:rPr>
                        <w:t xml:space="preserve">[fill in with relevant topics, such as racial reconciliation, </w:t>
                      </w:r>
                      <w:r w:rsidR="00D0267E">
                        <w:rPr>
                          <w:b/>
                          <w:sz w:val="23"/>
                        </w:rPr>
                        <w:t>mental health</w:t>
                      </w:r>
                      <w:r w:rsidR="00E74EFE" w:rsidRPr="00E74EFE">
                        <w:rPr>
                          <w:b/>
                          <w:sz w:val="23"/>
                        </w:rPr>
                        <w:t xml:space="preserve"> issues, etc.]</w:t>
                      </w:r>
                    </w:p>
                    <w:p w:rsidR="000A78C2" w:rsidRDefault="00E74EFE" w:rsidP="000A78C2">
                      <w:pPr>
                        <w:widowControl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  <w:tab w:val="left" w:pos="5040"/>
                        </w:tabs>
                        <w:overflowPunct w:val="0"/>
                        <w:adjustRightInd w:val="0"/>
                        <w:spacing w:after="60"/>
                        <w:textAlignment w:val="baseline"/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>Best practices for ministry</w:t>
                      </w:r>
                    </w:p>
                    <w:p w:rsidR="000A78C2" w:rsidRDefault="004E1FE3" w:rsidP="002B532F">
                      <w:pPr>
                        <w:widowControl/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  <w:tab w:val="left" w:pos="5040"/>
                        </w:tabs>
                        <w:overflowPunct w:val="0"/>
                        <w:adjustRightInd w:val="0"/>
                        <w:spacing w:after="120"/>
                        <w:textAlignment w:val="baseline"/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Spiritual formation </w:t>
                      </w:r>
                      <w:r w:rsidR="009C77D7">
                        <w:rPr>
                          <w:sz w:val="23"/>
                        </w:rPr>
                        <w:t>to deepen</w:t>
                      </w:r>
                      <w:r>
                        <w:rPr>
                          <w:sz w:val="23"/>
                        </w:rPr>
                        <w:t xml:space="preserve"> my own walk with Christ</w:t>
                      </w:r>
                    </w:p>
                    <w:bookmarkEnd w:id="1"/>
                    <w:p w:rsidR="000A78C2" w:rsidRPr="00514C1A" w:rsidRDefault="000A78C2" w:rsidP="000A78C2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b/>
                          <w:color w:val="E36B2A"/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To go, I must </w:t>
                      </w:r>
                      <w:r w:rsidRPr="00460AB4">
                        <w:rPr>
                          <w:sz w:val="23"/>
                        </w:rPr>
                        <w:t xml:space="preserve">raise </w:t>
                      </w:r>
                      <w:r w:rsidRPr="004B037A">
                        <w:rPr>
                          <w:b/>
                          <w:sz w:val="23"/>
                        </w:rPr>
                        <w:t>[$</w:t>
                      </w:r>
                      <w:proofErr w:type="gramStart"/>
                      <w:r w:rsidRPr="004B037A">
                        <w:rPr>
                          <w:b/>
                          <w:sz w:val="23"/>
                        </w:rPr>
                        <w:t>X,XXX</w:t>
                      </w:r>
                      <w:proofErr w:type="gramEnd"/>
                      <w:r w:rsidRPr="004B037A">
                        <w:rPr>
                          <w:b/>
                          <w:sz w:val="23"/>
                        </w:rPr>
                        <w:t>]</w:t>
                      </w:r>
                      <w:r w:rsidRPr="00460AB4">
                        <w:rPr>
                          <w:sz w:val="23"/>
                        </w:rPr>
                        <w:t>.</w:t>
                      </w:r>
                      <w:r w:rsidR="002B532F">
                        <w:rPr>
                          <w:sz w:val="23"/>
                        </w:rPr>
                        <w:t xml:space="preserve"> </w:t>
                      </w:r>
                      <w:r>
                        <w:rPr>
                          <w:sz w:val="23"/>
                        </w:rPr>
                        <w:t>This will cover travel, lodging, food, and conference fees</w:t>
                      </w:r>
                      <w:r w:rsidRPr="00690514">
                        <w:rPr>
                          <w:color w:val="E16B2A"/>
                          <w:sz w:val="23"/>
                        </w:rPr>
                        <w:t xml:space="preserve">. </w:t>
                      </w:r>
                      <w:r w:rsidRPr="00690514">
                        <w:rPr>
                          <w:b/>
                          <w:color w:val="E16B2A"/>
                          <w:sz w:val="23"/>
                        </w:rPr>
                        <w:t>Will you pray about giving a gif</w:t>
                      </w:r>
                      <w:r w:rsidR="002B532F" w:rsidRPr="00690514">
                        <w:rPr>
                          <w:b/>
                          <w:color w:val="E16B2A"/>
                          <w:sz w:val="23"/>
                        </w:rPr>
                        <w:t xml:space="preserve">t by [date] to help me attend? </w:t>
                      </w:r>
                      <w:r w:rsidRPr="00690514">
                        <w:rPr>
                          <w:b/>
                          <w:color w:val="E16B2A"/>
                          <w:sz w:val="23"/>
                        </w:rPr>
                        <w:t>To reach this goal, I’ll need gifts of $100, $200, and even $500 and $1,000.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0F947DF" wp14:editId="7646E79C">
                <wp:simplePos x="0" y="0"/>
                <wp:positionH relativeFrom="column">
                  <wp:posOffset>280035</wp:posOffset>
                </wp:positionH>
                <wp:positionV relativeFrom="paragraph">
                  <wp:posOffset>1185545</wp:posOffset>
                </wp:positionV>
                <wp:extent cx="7239000" cy="2532888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25328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3EC926" w14:textId="77777777" w:rsidR="0001774C" w:rsidRPr="004D4CA7" w:rsidRDefault="004D4CA7" w:rsidP="0001774C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b/>
                                <w:sz w:val="23"/>
                                <w:szCs w:val="23"/>
                              </w:rPr>
                            </w:pPr>
                            <w:r w:rsidRPr="004D4CA7">
                              <w:rPr>
                                <w:b/>
                                <w:sz w:val="23"/>
                                <w:szCs w:val="23"/>
                              </w:rPr>
                              <w:t>[</w:t>
                            </w:r>
                            <w:r w:rsidR="00341917">
                              <w:rPr>
                                <w:b/>
                                <w:sz w:val="23"/>
                                <w:szCs w:val="23"/>
                              </w:rPr>
                              <w:t>Month</w:t>
                            </w:r>
                            <w:r w:rsidR="0001774C" w:rsidRPr="004D4CA7">
                              <w:rPr>
                                <w:b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341917">
                              <w:rPr>
                                <w:b/>
                                <w:sz w:val="23"/>
                                <w:szCs w:val="23"/>
                              </w:rPr>
                              <w:t>day</w:t>
                            </w:r>
                            <w:r w:rsidR="0001774C" w:rsidRPr="004D4CA7">
                              <w:rPr>
                                <w:b/>
                                <w:sz w:val="23"/>
                                <w:szCs w:val="23"/>
                              </w:rPr>
                              <w:t xml:space="preserve">, </w:t>
                            </w:r>
                            <w:r w:rsidR="00341917">
                              <w:rPr>
                                <w:b/>
                                <w:sz w:val="23"/>
                                <w:szCs w:val="23"/>
                              </w:rPr>
                              <w:t>year</w:t>
                            </w:r>
                            <w:r w:rsidRPr="004D4CA7">
                              <w:rPr>
                                <w:b/>
                                <w:sz w:val="23"/>
                                <w:szCs w:val="23"/>
                              </w:rPr>
                              <w:t>]</w:t>
                            </w:r>
                          </w:p>
                          <w:p w14:paraId="10B797D7" w14:textId="77777777" w:rsidR="0001774C" w:rsidRPr="000E4B51" w:rsidRDefault="0001774C" w:rsidP="0001774C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3"/>
                                <w:szCs w:val="23"/>
                              </w:rPr>
                            </w:pPr>
                          </w:p>
                          <w:p w14:paraId="6E48CF45" w14:textId="77777777" w:rsidR="0001774C" w:rsidRDefault="0001774C" w:rsidP="0001774C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 xml:space="preserve">Dear </w:t>
                            </w:r>
                            <w:r w:rsidRPr="000E4B51">
                              <w:rPr>
                                <w:sz w:val="23"/>
                                <w:szCs w:val="23"/>
                              </w:rPr>
                              <w:t>Friend,</w:t>
                            </w:r>
                          </w:p>
                          <w:p w14:paraId="7A4484CC" w14:textId="77777777" w:rsidR="0001774C" w:rsidRDefault="0001774C" w:rsidP="0001774C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3"/>
                              </w:rPr>
                            </w:pPr>
                          </w:p>
                          <w:p w14:paraId="31A77455" w14:textId="24FABB26" w:rsidR="00D807CA" w:rsidRDefault="00796999" w:rsidP="005659F2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So many people in </w:t>
                            </w:r>
                            <w:r w:rsidRPr="00DD5B11">
                              <w:rPr>
                                <w:b/>
                                <w:sz w:val="23"/>
                              </w:rPr>
                              <w:t>[ministry location]</w:t>
                            </w:r>
                            <w:r w:rsidR="00CB76F4">
                              <w:rPr>
                                <w:sz w:val="23"/>
                              </w:rPr>
                              <w:t xml:space="preserve"> don’t know Christ, and</w:t>
                            </w:r>
                            <w:r>
                              <w:rPr>
                                <w:sz w:val="23"/>
                              </w:rPr>
                              <w:t xml:space="preserve"> the few who </w:t>
                            </w:r>
                            <w:r w:rsidRPr="000E4082">
                              <w:rPr>
                                <w:i/>
                                <w:sz w:val="23"/>
                              </w:rPr>
                              <w:t>do</w:t>
                            </w:r>
                            <w:r>
                              <w:rPr>
                                <w:sz w:val="23"/>
                              </w:rPr>
                              <w:t xml:space="preserve"> </w:t>
                            </w:r>
                            <w:r w:rsidR="00CD12D6">
                              <w:rPr>
                                <w:sz w:val="23"/>
                              </w:rPr>
                              <w:t xml:space="preserve">would like help </w:t>
                            </w:r>
                            <w:r w:rsidR="00CD12D6">
                              <w:rPr>
                                <w:sz w:val="23"/>
                              </w:rPr>
                              <w:t>making</w:t>
                            </w:r>
                            <w:r w:rsidR="001A4C2B">
                              <w:rPr>
                                <w:sz w:val="23"/>
                              </w:rPr>
                              <w:t xml:space="preserve"> disciples.</w:t>
                            </w:r>
                            <w:r w:rsidR="00D30D33">
                              <w:rPr>
                                <w:sz w:val="23"/>
                              </w:rPr>
                              <w:t xml:space="preserve"> </w:t>
                            </w:r>
                            <w:r w:rsidR="00B13B3B" w:rsidRPr="00B13B3B">
                              <w:rPr>
                                <w:b/>
                                <w:sz w:val="23"/>
                              </w:rPr>
                              <w:t xml:space="preserve">That’s why I focus on </w:t>
                            </w:r>
                            <w:r w:rsidR="000E4082" w:rsidRPr="00B13B3B">
                              <w:rPr>
                                <w:b/>
                                <w:sz w:val="23"/>
                              </w:rPr>
                              <w:t xml:space="preserve">sharing the gospel with the unreached and equipping followers of Christ to </w:t>
                            </w:r>
                            <w:r w:rsidR="00B13B3B" w:rsidRPr="00B13B3B">
                              <w:rPr>
                                <w:b/>
                                <w:sz w:val="23"/>
                              </w:rPr>
                              <w:t>be</w:t>
                            </w:r>
                            <w:r w:rsidR="00012B7F">
                              <w:rPr>
                                <w:b/>
                                <w:sz w:val="23"/>
                              </w:rPr>
                              <w:t>come</w:t>
                            </w:r>
                            <w:r w:rsidR="00B13B3B" w:rsidRPr="00B13B3B">
                              <w:rPr>
                                <w:b/>
                                <w:sz w:val="23"/>
                              </w:rPr>
                              <w:t xml:space="preserve"> </w:t>
                            </w:r>
                            <w:proofErr w:type="spellStart"/>
                            <w:r w:rsidR="00B13B3B" w:rsidRPr="00B13B3B">
                              <w:rPr>
                                <w:b/>
                                <w:sz w:val="23"/>
                              </w:rPr>
                              <w:t>disciplemakers</w:t>
                            </w:r>
                            <w:proofErr w:type="spellEnd"/>
                            <w:r w:rsidR="00B13B3B" w:rsidRPr="00B13B3B">
                              <w:rPr>
                                <w:b/>
                                <w:sz w:val="23"/>
                              </w:rPr>
                              <w:t xml:space="preserve"> </w:t>
                            </w:r>
                            <w:r w:rsidR="00012B7F">
                              <w:rPr>
                                <w:b/>
                                <w:sz w:val="23"/>
                              </w:rPr>
                              <w:t>themselves</w:t>
                            </w:r>
                            <w:r w:rsidR="000E4082" w:rsidRPr="00B13B3B">
                              <w:rPr>
                                <w:b/>
                                <w:sz w:val="23"/>
                              </w:rPr>
                              <w:t>.</w:t>
                            </w:r>
                          </w:p>
                          <w:p w14:paraId="00269BDA" w14:textId="77777777" w:rsidR="00D807CA" w:rsidRDefault="00D807CA" w:rsidP="005659F2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3"/>
                              </w:rPr>
                            </w:pPr>
                          </w:p>
                          <w:p w14:paraId="6435ABCC" w14:textId="77777777" w:rsidR="000E4082" w:rsidRDefault="000E4082" w:rsidP="005659F2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But what may have worked even a few years ago doesn’t necessarily work </w:t>
                            </w:r>
                            <w:r w:rsidR="00DD5B11">
                              <w:rPr>
                                <w:sz w:val="23"/>
                              </w:rPr>
                              <w:t>today</w:t>
                            </w:r>
                            <w:r>
                              <w:rPr>
                                <w:sz w:val="23"/>
                              </w:rPr>
                              <w:t xml:space="preserve">. </w:t>
                            </w:r>
                            <w:r w:rsidR="0008436E">
                              <w:rPr>
                                <w:sz w:val="23"/>
                              </w:rPr>
                              <w:t>Our world is constantly changing, so how we minister must change, too.</w:t>
                            </w:r>
                            <w:r>
                              <w:rPr>
                                <w:sz w:val="23"/>
                              </w:rPr>
                              <w:t xml:space="preserve"> </w:t>
                            </w:r>
                            <w:r w:rsidR="00D807CA">
                              <w:rPr>
                                <w:sz w:val="23"/>
                              </w:rPr>
                              <w:t xml:space="preserve">The Navigators understands this, and to keep staff trained and equipped for effective ministry, they </w:t>
                            </w:r>
                            <w:r w:rsidR="00D0267E">
                              <w:rPr>
                                <w:sz w:val="23"/>
                              </w:rPr>
                              <w:t xml:space="preserve">periodically </w:t>
                            </w:r>
                            <w:r w:rsidR="000C0AD2">
                              <w:rPr>
                                <w:sz w:val="23"/>
                              </w:rPr>
                              <w:t>offer</w:t>
                            </w:r>
                            <w:r w:rsidR="00D807CA">
                              <w:rPr>
                                <w:sz w:val="23"/>
                              </w:rPr>
                              <w:t xml:space="preserve"> </w:t>
                            </w:r>
                            <w:r w:rsidR="00E74EFE">
                              <w:rPr>
                                <w:sz w:val="23"/>
                              </w:rPr>
                              <w:t xml:space="preserve">staff </w:t>
                            </w:r>
                            <w:r w:rsidR="00D807CA">
                              <w:rPr>
                                <w:sz w:val="23"/>
                              </w:rPr>
                              <w:t>training conferences. I’ve been invited to a Navigator training event</w:t>
                            </w:r>
                            <w:r w:rsidR="000C0AD2">
                              <w:rPr>
                                <w:sz w:val="23"/>
                              </w:rPr>
                              <w:t xml:space="preserve"> in </w:t>
                            </w:r>
                            <w:r w:rsidR="000C0AD2" w:rsidRPr="000C0AD2">
                              <w:rPr>
                                <w:b/>
                                <w:sz w:val="23"/>
                              </w:rPr>
                              <w:t>[month]</w:t>
                            </w:r>
                            <w:r w:rsidR="00D807CA">
                              <w:rPr>
                                <w:sz w:val="23"/>
                              </w:rPr>
                              <w:t xml:space="preserve">, and </w:t>
                            </w:r>
                            <w:r w:rsidR="00D807CA" w:rsidRPr="00D807CA">
                              <w:rPr>
                                <w:b/>
                                <w:color w:val="E16B2A"/>
                                <w:sz w:val="23"/>
                              </w:rPr>
                              <w:t>to go I’ll need your help.</w:t>
                            </w:r>
                            <w:r w:rsidR="00D807CA">
                              <w:rPr>
                                <w:sz w:val="23"/>
                              </w:rPr>
                              <w:t xml:space="preserve"> But first, I’d like you to hear </w:t>
                            </w:r>
                            <w:r w:rsidR="00D807CA" w:rsidRPr="000C0AD2">
                              <w:rPr>
                                <w:b/>
                                <w:sz w:val="23"/>
                              </w:rPr>
                              <w:t>[Name]</w:t>
                            </w:r>
                            <w:r w:rsidR="00D807CA">
                              <w:rPr>
                                <w:sz w:val="23"/>
                              </w:rPr>
                              <w:t>’</w:t>
                            </w:r>
                            <w:r w:rsidR="00E74EFE">
                              <w:rPr>
                                <w:sz w:val="23"/>
                              </w:rPr>
                              <w:t>s story</w:t>
                            </w:r>
                            <w:r w:rsidR="00D0267E">
                              <w:rPr>
                                <w:sz w:val="23"/>
                              </w:rPr>
                              <w:t xml:space="preserve">. </w:t>
                            </w:r>
                            <w:r w:rsidR="00C27AC1" w:rsidRPr="00D0267E">
                              <w:rPr>
                                <w:b/>
                                <w:sz w:val="23"/>
                              </w:rPr>
                              <w:t>[</w:t>
                            </w:r>
                            <w:r w:rsidR="00D0267E" w:rsidRPr="00D0267E">
                              <w:rPr>
                                <w:b/>
                                <w:sz w:val="23"/>
                              </w:rPr>
                              <w:t>His/Her</w:t>
                            </w:r>
                            <w:r w:rsidR="00C27AC1" w:rsidRPr="00D0267E">
                              <w:rPr>
                                <w:b/>
                                <w:sz w:val="23"/>
                              </w:rPr>
                              <w:t>]</w:t>
                            </w:r>
                            <w:r w:rsidR="00C27AC1">
                              <w:rPr>
                                <w:sz w:val="23"/>
                              </w:rPr>
                              <w:t xml:space="preserve"> </w:t>
                            </w:r>
                            <w:r w:rsidR="00D0267E">
                              <w:rPr>
                                <w:sz w:val="23"/>
                              </w:rPr>
                              <w:t xml:space="preserve">story shows how God is working in people’s lives today, but also what we’re encountering in ministry that makes a conference like the </w:t>
                            </w:r>
                            <w:r w:rsidR="00EE1D22">
                              <w:rPr>
                                <w:sz w:val="23"/>
                              </w:rPr>
                              <w:t>up</w:t>
                            </w:r>
                            <w:r w:rsidR="00D0267E">
                              <w:rPr>
                                <w:sz w:val="23"/>
                              </w:rPr>
                              <w:t xml:space="preserve">coming </w:t>
                            </w:r>
                            <w:r w:rsidR="00EE1D22">
                              <w:rPr>
                                <w:sz w:val="23"/>
                              </w:rPr>
                              <w:t>one</w:t>
                            </w:r>
                            <w:r w:rsidR="00D0267E">
                              <w:rPr>
                                <w:sz w:val="23"/>
                              </w:rPr>
                              <w:t xml:space="preserve"> so important for me to attend.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F947D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22.05pt;margin-top:93.35pt;width:570pt;height:199.45pt;z-index: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" filled="f" stroked="f" strokeweight=".5pt">
                <v:textbox>
                  <w:txbxContent>
                    <w:p w14:paraId="713EC926" w14:textId="77777777" w:rsidR="0001774C" w:rsidRPr="004D4CA7" w:rsidRDefault="004D4CA7" w:rsidP="0001774C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b/>
                          <w:sz w:val="23"/>
                          <w:szCs w:val="23"/>
                        </w:rPr>
                      </w:pPr>
                      <w:r w:rsidRPr="004D4CA7">
                        <w:rPr>
                          <w:b/>
                          <w:sz w:val="23"/>
                          <w:szCs w:val="23"/>
                        </w:rPr>
                        <w:t>[</w:t>
                      </w:r>
                      <w:r w:rsidR="00341917">
                        <w:rPr>
                          <w:b/>
                          <w:sz w:val="23"/>
                          <w:szCs w:val="23"/>
                        </w:rPr>
                        <w:t>Month</w:t>
                      </w:r>
                      <w:r w:rsidR="0001774C" w:rsidRPr="004D4CA7">
                        <w:rPr>
                          <w:b/>
                          <w:sz w:val="23"/>
                          <w:szCs w:val="23"/>
                        </w:rPr>
                        <w:t xml:space="preserve"> </w:t>
                      </w:r>
                      <w:r w:rsidR="00341917">
                        <w:rPr>
                          <w:b/>
                          <w:sz w:val="23"/>
                          <w:szCs w:val="23"/>
                        </w:rPr>
                        <w:t>day</w:t>
                      </w:r>
                      <w:r w:rsidR="0001774C" w:rsidRPr="004D4CA7">
                        <w:rPr>
                          <w:b/>
                          <w:sz w:val="23"/>
                          <w:szCs w:val="23"/>
                        </w:rPr>
                        <w:t xml:space="preserve">, </w:t>
                      </w:r>
                      <w:r w:rsidR="00341917">
                        <w:rPr>
                          <w:b/>
                          <w:sz w:val="23"/>
                          <w:szCs w:val="23"/>
                        </w:rPr>
                        <w:t>year</w:t>
                      </w:r>
                      <w:r w:rsidRPr="004D4CA7">
                        <w:rPr>
                          <w:b/>
                          <w:sz w:val="23"/>
                          <w:szCs w:val="23"/>
                        </w:rPr>
                        <w:t>]</w:t>
                      </w:r>
                    </w:p>
                    <w:p w14:paraId="10B797D7" w14:textId="77777777" w:rsidR="0001774C" w:rsidRPr="000E4B51" w:rsidRDefault="0001774C" w:rsidP="0001774C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3"/>
                          <w:szCs w:val="23"/>
                        </w:rPr>
                      </w:pPr>
                    </w:p>
                    <w:p w14:paraId="6E48CF45" w14:textId="77777777" w:rsidR="0001774C" w:rsidRDefault="0001774C" w:rsidP="0001774C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 xml:space="preserve">Dear </w:t>
                      </w:r>
                      <w:r w:rsidRPr="000E4B51">
                        <w:rPr>
                          <w:sz w:val="23"/>
                          <w:szCs w:val="23"/>
                        </w:rPr>
                        <w:t>Friend,</w:t>
                      </w:r>
                    </w:p>
                    <w:p w14:paraId="7A4484CC" w14:textId="77777777" w:rsidR="0001774C" w:rsidRDefault="0001774C" w:rsidP="0001774C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3"/>
                        </w:rPr>
                      </w:pPr>
                    </w:p>
                    <w:p w14:paraId="31A77455" w14:textId="24FABB26" w:rsidR="00D807CA" w:rsidRDefault="00796999" w:rsidP="005659F2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So many people in </w:t>
                      </w:r>
                      <w:r w:rsidRPr="00DD5B11">
                        <w:rPr>
                          <w:b/>
                          <w:sz w:val="23"/>
                        </w:rPr>
                        <w:t>[ministry location]</w:t>
                      </w:r>
                      <w:r w:rsidR="00CB76F4">
                        <w:rPr>
                          <w:sz w:val="23"/>
                        </w:rPr>
                        <w:t xml:space="preserve"> don’t know Christ, and</w:t>
                      </w:r>
                      <w:r>
                        <w:rPr>
                          <w:sz w:val="23"/>
                        </w:rPr>
                        <w:t xml:space="preserve"> the few who </w:t>
                      </w:r>
                      <w:r w:rsidRPr="000E4082">
                        <w:rPr>
                          <w:i/>
                          <w:sz w:val="23"/>
                        </w:rPr>
                        <w:t>do</w:t>
                      </w:r>
                      <w:r>
                        <w:rPr>
                          <w:sz w:val="23"/>
                        </w:rPr>
                        <w:t xml:space="preserve"> </w:t>
                      </w:r>
                      <w:r w:rsidR="00CD12D6">
                        <w:rPr>
                          <w:sz w:val="23"/>
                        </w:rPr>
                        <w:t xml:space="preserve">would like help </w:t>
                      </w:r>
                      <w:r w:rsidR="00CD12D6">
                        <w:rPr>
                          <w:sz w:val="23"/>
                        </w:rPr>
                        <w:t>making</w:t>
                      </w:r>
                      <w:r w:rsidR="001A4C2B">
                        <w:rPr>
                          <w:sz w:val="23"/>
                        </w:rPr>
                        <w:t xml:space="preserve"> disciples.</w:t>
                      </w:r>
                      <w:r w:rsidR="00D30D33">
                        <w:rPr>
                          <w:sz w:val="23"/>
                        </w:rPr>
                        <w:t xml:space="preserve"> </w:t>
                      </w:r>
                      <w:r w:rsidR="00B13B3B" w:rsidRPr="00B13B3B">
                        <w:rPr>
                          <w:b/>
                          <w:sz w:val="23"/>
                        </w:rPr>
                        <w:t xml:space="preserve">That’s why I focus on </w:t>
                      </w:r>
                      <w:r w:rsidR="000E4082" w:rsidRPr="00B13B3B">
                        <w:rPr>
                          <w:b/>
                          <w:sz w:val="23"/>
                        </w:rPr>
                        <w:t xml:space="preserve">sharing the gospel with the unreached and equipping followers of Christ to </w:t>
                      </w:r>
                      <w:r w:rsidR="00B13B3B" w:rsidRPr="00B13B3B">
                        <w:rPr>
                          <w:b/>
                          <w:sz w:val="23"/>
                        </w:rPr>
                        <w:t>be</w:t>
                      </w:r>
                      <w:r w:rsidR="00012B7F">
                        <w:rPr>
                          <w:b/>
                          <w:sz w:val="23"/>
                        </w:rPr>
                        <w:t>come</w:t>
                      </w:r>
                      <w:r w:rsidR="00B13B3B" w:rsidRPr="00B13B3B">
                        <w:rPr>
                          <w:b/>
                          <w:sz w:val="23"/>
                        </w:rPr>
                        <w:t xml:space="preserve"> </w:t>
                      </w:r>
                      <w:proofErr w:type="spellStart"/>
                      <w:r w:rsidR="00B13B3B" w:rsidRPr="00B13B3B">
                        <w:rPr>
                          <w:b/>
                          <w:sz w:val="23"/>
                        </w:rPr>
                        <w:t>disciplemakers</w:t>
                      </w:r>
                      <w:proofErr w:type="spellEnd"/>
                      <w:r w:rsidR="00B13B3B" w:rsidRPr="00B13B3B">
                        <w:rPr>
                          <w:b/>
                          <w:sz w:val="23"/>
                        </w:rPr>
                        <w:t xml:space="preserve"> </w:t>
                      </w:r>
                      <w:r w:rsidR="00012B7F">
                        <w:rPr>
                          <w:b/>
                          <w:sz w:val="23"/>
                        </w:rPr>
                        <w:t>themselves</w:t>
                      </w:r>
                      <w:r w:rsidR="000E4082" w:rsidRPr="00B13B3B">
                        <w:rPr>
                          <w:b/>
                          <w:sz w:val="23"/>
                        </w:rPr>
                        <w:t>.</w:t>
                      </w:r>
                    </w:p>
                    <w:p w14:paraId="00269BDA" w14:textId="77777777" w:rsidR="00D807CA" w:rsidRDefault="00D807CA" w:rsidP="005659F2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3"/>
                        </w:rPr>
                      </w:pPr>
                    </w:p>
                    <w:p w14:paraId="6435ABCC" w14:textId="77777777" w:rsidR="000E4082" w:rsidRDefault="000E4082" w:rsidP="005659F2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But what may have worked even a few years ago doesn’t necessarily work </w:t>
                      </w:r>
                      <w:r w:rsidR="00DD5B11">
                        <w:rPr>
                          <w:sz w:val="23"/>
                        </w:rPr>
                        <w:t>today</w:t>
                      </w:r>
                      <w:r>
                        <w:rPr>
                          <w:sz w:val="23"/>
                        </w:rPr>
                        <w:t xml:space="preserve">. </w:t>
                      </w:r>
                      <w:r w:rsidR="0008436E">
                        <w:rPr>
                          <w:sz w:val="23"/>
                        </w:rPr>
                        <w:t>Our world is constantly changing, so how we minister must change, too.</w:t>
                      </w:r>
                      <w:r>
                        <w:rPr>
                          <w:sz w:val="23"/>
                        </w:rPr>
                        <w:t xml:space="preserve"> </w:t>
                      </w:r>
                      <w:r w:rsidR="00D807CA">
                        <w:rPr>
                          <w:sz w:val="23"/>
                        </w:rPr>
                        <w:t xml:space="preserve">The Navigators understands this, and to keep staff trained and equipped for effective ministry, they </w:t>
                      </w:r>
                      <w:r w:rsidR="00D0267E">
                        <w:rPr>
                          <w:sz w:val="23"/>
                        </w:rPr>
                        <w:t xml:space="preserve">periodically </w:t>
                      </w:r>
                      <w:r w:rsidR="000C0AD2">
                        <w:rPr>
                          <w:sz w:val="23"/>
                        </w:rPr>
                        <w:t>offer</w:t>
                      </w:r>
                      <w:r w:rsidR="00D807CA">
                        <w:rPr>
                          <w:sz w:val="23"/>
                        </w:rPr>
                        <w:t xml:space="preserve"> </w:t>
                      </w:r>
                      <w:r w:rsidR="00E74EFE">
                        <w:rPr>
                          <w:sz w:val="23"/>
                        </w:rPr>
                        <w:t xml:space="preserve">staff </w:t>
                      </w:r>
                      <w:r w:rsidR="00D807CA">
                        <w:rPr>
                          <w:sz w:val="23"/>
                        </w:rPr>
                        <w:t>training conferences. I’ve been invited to a Navigator training event</w:t>
                      </w:r>
                      <w:r w:rsidR="000C0AD2">
                        <w:rPr>
                          <w:sz w:val="23"/>
                        </w:rPr>
                        <w:t xml:space="preserve"> in </w:t>
                      </w:r>
                      <w:r w:rsidR="000C0AD2" w:rsidRPr="000C0AD2">
                        <w:rPr>
                          <w:b/>
                          <w:sz w:val="23"/>
                        </w:rPr>
                        <w:t>[month]</w:t>
                      </w:r>
                      <w:r w:rsidR="00D807CA">
                        <w:rPr>
                          <w:sz w:val="23"/>
                        </w:rPr>
                        <w:t xml:space="preserve">, and </w:t>
                      </w:r>
                      <w:r w:rsidR="00D807CA" w:rsidRPr="00D807CA">
                        <w:rPr>
                          <w:b/>
                          <w:color w:val="E16B2A"/>
                          <w:sz w:val="23"/>
                        </w:rPr>
                        <w:t>to go I’ll need your help.</w:t>
                      </w:r>
                      <w:r w:rsidR="00D807CA">
                        <w:rPr>
                          <w:sz w:val="23"/>
                        </w:rPr>
                        <w:t xml:space="preserve"> But first, I’d like you to hear </w:t>
                      </w:r>
                      <w:r w:rsidR="00D807CA" w:rsidRPr="000C0AD2">
                        <w:rPr>
                          <w:b/>
                          <w:sz w:val="23"/>
                        </w:rPr>
                        <w:t>[Name]</w:t>
                      </w:r>
                      <w:r w:rsidR="00D807CA">
                        <w:rPr>
                          <w:sz w:val="23"/>
                        </w:rPr>
                        <w:t>’</w:t>
                      </w:r>
                      <w:r w:rsidR="00E74EFE">
                        <w:rPr>
                          <w:sz w:val="23"/>
                        </w:rPr>
                        <w:t>s story</w:t>
                      </w:r>
                      <w:r w:rsidR="00D0267E">
                        <w:rPr>
                          <w:sz w:val="23"/>
                        </w:rPr>
                        <w:t xml:space="preserve">. </w:t>
                      </w:r>
                      <w:r w:rsidR="00C27AC1" w:rsidRPr="00D0267E">
                        <w:rPr>
                          <w:b/>
                          <w:sz w:val="23"/>
                        </w:rPr>
                        <w:t>[</w:t>
                      </w:r>
                      <w:r w:rsidR="00D0267E" w:rsidRPr="00D0267E">
                        <w:rPr>
                          <w:b/>
                          <w:sz w:val="23"/>
                        </w:rPr>
                        <w:t>His/Her</w:t>
                      </w:r>
                      <w:r w:rsidR="00C27AC1" w:rsidRPr="00D0267E">
                        <w:rPr>
                          <w:b/>
                          <w:sz w:val="23"/>
                        </w:rPr>
                        <w:t>]</w:t>
                      </w:r>
                      <w:r w:rsidR="00C27AC1">
                        <w:rPr>
                          <w:sz w:val="23"/>
                        </w:rPr>
                        <w:t xml:space="preserve"> </w:t>
                      </w:r>
                      <w:r w:rsidR="00D0267E">
                        <w:rPr>
                          <w:sz w:val="23"/>
                        </w:rPr>
                        <w:t xml:space="preserve">story shows how God is working in people’s lives today, but also what we’re encountering in ministry that makes a conference like the </w:t>
                      </w:r>
                      <w:r w:rsidR="00EE1D22">
                        <w:rPr>
                          <w:sz w:val="23"/>
                        </w:rPr>
                        <w:t>up</w:t>
                      </w:r>
                      <w:r w:rsidR="00D0267E">
                        <w:rPr>
                          <w:sz w:val="23"/>
                        </w:rPr>
                        <w:t xml:space="preserve">coming </w:t>
                      </w:r>
                      <w:r w:rsidR="00EE1D22">
                        <w:rPr>
                          <w:sz w:val="23"/>
                        </w:rPr>
                        <w:t>one</w:t>
                      </w:r>
                      <w:r w:rsidR="00D0267E">
                        <w:rPr>
                          <w:sz w:val="23"/>
                        </w:rPr>
                        <w:t xml:space="preserve"> so important for me to attend.</w:t>
                      </w:r>
                    </w:p>
                  </w:txbxContent>
                </v:textbox>
              </v:shape>
            </w:pict>
          </mc:Fallback>
        </mc:AlternateContent>
      </w:r>
      <w:r w:rsidR="00D807C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305552" wp14:editId="6E45DD5D">
                <wp:simplePos x="0" y="0"/>
                <wp:positionH relativeFrom="column">
                  <wp:posOffset>5231494</wp:posOffset>
                </wp:positionH>
                <wp:positionV relativeFrom="paragraph">
                  <wp:posOffset>4110235</wp:posOffset>
                </wp:positionV>
                <wp:extent cx="2201545" cy="25882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545" cy="2588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A59C0A" w14:textId="77777777" w:rsidR="00425FE4" w:rsidRPr="00DB55C5" w:rsidRDefault="00425FE4" w:rsidP="00DB55C5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</w:p>
                          <w:p w14:paraId="1F601210" w14:textId="77777777" w:rsidR="001A4C2B" w:rsidRPr="00DB55C5" w:rsidRDefault="001A4C2B" w:rsidP="00425FE4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</w:p>
                          <w:p w14:paraId="43A1AEE7" w14:textId="77777777" w:rsidR="001A4C2B" w:rsidRPr="001A4C2B" w:rsidRDefault="001A4C2B" w:rsidP="00425FE4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  <w:t>PHOTO</w:t>
                            </w:r>
                          </w:p>
                          <w:p w14:paraId="2CBFAB83" w14:textId="77777777" w:rsidR="001A4C2B" w:rsidRPr="00DB55C5" w:rsidRDefault="001A4C2B" w:rsidP="00425FE4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</w:p>
                          <w:p w14:paraId="50238107" w14:textId="77777777" w:rsidR="00425FE4" w:rsidRPr="00DE07D4" w:rsidRDefault="00425FE4" w:rsidP="00425FE4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  <w:r w:rsidRPr="00DE07D4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Meet [Name]. Attending The </w:t>
                            </w:r>
                            <w:r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Navigators training conference </w:t>
                            </w:r>
                            <w:r w:rsidRPr="00DE07D4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will </w:t>
                            </w:r>
                            <w:r w:rsidR="0054204D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equip</w:t>
                            </w:r>
                            <w:r w:rsidRPr="00DE07D4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 me </w:t>
                            </w:r>
                            <w:r w:rsidR="0054204D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to </w:t>
                            </w:r>
                            <w:r w:rsidRPr="00DE07D4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reach more people like</w:t>
                            </w:r>
                            <w:r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 [</w:t>
                            </w:r>
                            <w:r w:rsidRPr="00DE07D4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her</w:t>
                            </w:r>
                            <w:r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]</w:t>
                            </w:r>
                            <w:r w:rsidRPr="00DE07D4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 for Christ!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1AD0A" id="Text Box 14" o:spid="_x0000_s1028" type="#_x0000_t202" style="position:absolute;margin-left:411.95pt;margin-top:323.65pt;width:173.35pt;height:203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" filled="f" stroked="f" strokeweight=".5pt">
                <v:textbox>
                  <w:txbxContent>
                    <w:p w:rsidR="00425FE4" w:rsidRPr="00DB55C5" w:rsidRDefault="00425FE4" w:rsidP="00DB55C5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</w:p>
                    <w:p w:rsidR="001A4C2B" w:rsidRPr="00DB55C5" w:rsidRDefault="001A4C2B" w:rsidP="00425FE4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</w:p>
                    <w:p w:rsidR="001A4C2B" w:rsidRPr="001A4C2B" w:rsidRDefault="001A4C2B" w:rsidP="00425FE4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  <w:t>PHOTO</w:t>
                      </w:r>
                    </w:p>
                    <w:p w:rsidR="001A4C2B" w:rsidRPr="00DB55C5" w:rsidRDefault="001A4C2B" w:rsidP="00425FE4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</w:p>
                    <w:p w:rsidR="00425FE4" w:rsidRPr="00DE07D4" w:rsidRDefault="00425FE4" w:rsidP="00425FE4">
                      <w:pPr>
                        <w:pStyle w:val="Caption"/>
                        <w:jc w:val="center"/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  <w:r w:rsidRPr="00DE07D4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Meet [Name]. Attending The </w:t>
                      </w:r>
                      <w:r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Navigators training conference </w:t>
                      </w:r>
                      <w:r w:rsidRPr="00DE07D4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will </w:t>
                      </w:r>
                      <w:r w:rsidR="0054204D">
                        <w:rPr>
                          <w:rFonts w:ascii="Montserrat" w:hAnsi="Montserrat"/>
                          <w:sz w:val="20"/>
                          <w:szCs w:val="20"/>
                        </w:rPr>
                        <w:t>equip</w:t>
                      </w:r>
                      <w:r w:rsidRPr="00DE07D4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 me </w:t>
                      </w:r>
                      <w:r w:rsidR="0054204D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to </w:t>
                      </w:r>
                      <w:r w:rsidRPr="00DE07D4">
                        <w:rPr>
                          <w:rFonts w:ascii="Montserrat" w:hAnsi="Montserrat"/>
                          <w:sz w:val="20"/>
                          <w:szCs w:val="20"/>
                        </w:rPr>
                        <w:t>reach more people like</w:t>
                      </w:r>
                      <w:r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 [</w:t>
                      </w:r>
                      <w:r w:rsidRPr="00DE07D4">
                        <w:rPr>
                          <w:rFonts w:ascii="Montserrat" w:hAnsi="Montserrat"/>
                          <w:sz w:val="20"/>
                          <w:szCs w:val="20"/>
                        </w:rPr>
                        <w:t>her</w:t>
                      </w:r>
                      <w:r>
                        <w:rPr>
                          <w:rFonts w:ascii="Montserrat" w:hAnsi="Montserrat"/>
                          <w:sz w:val="20"/>
                          <w:szCs w:val="20"/>
                        </w:rPr>
                        <w:t>]</w:t>
                      </w:r>
                      <w:r w:rsidRPr="00DE07D4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 for Christ!</w:t>
                      </w:r>
                    </w:p>
                  </w:txbxContent>
                </v:textbox>
              </v:shape>
            </w:pict>
          </mc:Fallback>
        </mc:AlternateContent>
      </w:r>
      <w:r w:rsidR="000A78C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4A29EE" wp14:editId="7D374DB9">
                <wp:simplePos x="0" y="0"/>
                <wp:positionH relativeFrom="column">
                  <wp:posOffset>283779</wp:posOffset>
                </wp:positionH>
                <wp:positionV relativeFrom="paragraph">
                  <wp:posOffset>7267903</wp:posOffset>
                </wp:positionV>
                <wp:extent cx="7239000" cy="2065283"/>
                <wp:effectExtent l="0" t="0" r="0" b="508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20652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9FCA4E" w14:textId="77777777" w:rsidR="002B6545" w:rsidRPr="00D67CC0" w:rsidRDefault="002B6545" w:rsidP="002B6545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>T</w:t>
                            </w:r>
                            <w:r w:rsidR="009C77D7">
                              <w:rPr>
                                <w:sz w:val="23"/>
                              </w:rPr>
                              <w:t xml:space="preserve">hanks </w:t>
                            </w:r>
                            <w:r>
                              <w:rPr>
                                <w:sz w:val="23"/>
                              </w:rPr>
                              <w:t xml:space="preserve">for considering this request. Together we can reach </w:t>
                            </w:r>
                            <w:r w:rsidR="0054204D">
                              <w:rPr>
                                <w:sz w:val="23"/>
                              </w:rPr>
                              <w:t>more</w:t>
                            </w:r>
                            <w:r>
                              <w:rPr>
                                <w:sz w:val="23"/>
                              </w:rPr>
                              <w:t xml:space="preserve"> </w:t>
                            </w:r>
                            <w:r w:rsidR="0054204D">
                              <w:rPr>
                                <w:sz w:val="23"/>
                              </w:rPr>
                              <w:t>“</w:t>
                            </w:r>
                            <w:r w:rsidRPr="00D67CC0">
                              <w:rPr>
                                <w:b/>
                                <w:sz w:val="23"/>
                              </w:rPr>
                              <w:t xml:space="preserve">[Name from </w:t>
                            </w:r>
                            <w:proofErr w:type="gramStart"/>
                            <w:r w:rsidRPr="00D67CC0">
                              <w:rPr>
                                <w:b/>
                                <w:sz w:val="23"/>
                              </w:rPr>
                              <w:t>story]</w:t>
                            </w:r>
                            <w:r w:rsidR="0054204D">
                              <w:rPr>
                                <w:b/>
                                <w:sz w:val="23"/>
                              </w:rPr>
                              <w:t>s</w:t>
                            </w:r>
                            <w:proofErr w:type="gramEnd"/>
                            <w:r w:rsidR="0054204D">
                              <w:rPr>
                                <w:b/>
                                <w:sz w:val="23"/>
                              </w:rPr>
                              <w:t>”</w:t>
                            </w:r>
                            <w:r>
                              <w:rPr>
                                <w:b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</w:rPr>
                              <w:t>and equip them</w:t>
                            </w:r>
                            <w:r w:rsidR="000A78C2">
                              <w:rPr>
                                <w:sz w:val="23"/>
                              </w:rPr>
                              <w:t xml:space="preserve"> to</w:t>
                            </w:r>
                            <w:r>
                              <w:rPr>
                                <w:sz w:val="23"/>
                              </w:rPr>
                              <w:t xml:space="preserve"> reach others, creating lasting generations of </w:t>
                            </w:r>
                            <w:proofErr w:type="spellStart"/>
                            <w:r>
                              <w:rPr>
                                <w:sz w:val="23"/>
                              </w:rPr>
                              <w:t>disciplemakers</w:t>
                            </w:r>
                            <w:proofErr w:type="spellEnd"/>
                            <w:r>
                              <w:rPr>
                                <w:sz w:val="23"/>
                              </w:rPr>
                              <w:t xml:space="preserve"> who impact families, communities, and the nations with the gospel!</w:t>
                            </w:r>
                            <w:r w:rsidR="002B532F">
                              <w:rPr>
                                <w:sz w:val="23"/>
                              </w:rPr>
                              <w:t xml:space="preserve"> </w:t>
                            </w:r>
                            <w:r w:rsidR="000A78C2">
                              <w:rPr>
                                <w:sz w:val="23"/>
                              </w:rPr>
                              <w:t>I’ll call soon to see how God is leading you regarding giving and to catch up with you, too.</w:t>
                            </w:r>
                          </w:p>
                          <w:p w14:paraId="4A20FB29" w14:textId="77777777" w:rsidR="002B6545" w:rsidRDefault="002B6545" w:rsidP="002B6545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3"/>
                              </w:rPr>
                            </w:pPr>
                          </w:p>
                          <w:p w14:paraId="6E503227" w14:textId="77777777" w:rsidR="002B6545" w:rsidRDefault="002B6545" w:rsidP="002B6545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>Sincerely,</w:t>
                            </w:r>
                          </w:p>
                          <w:p w14:paraId="15A0EF57" w14:textId="77777777" w:rsidR="002B6545" w:rsidRDefault="002B6545" w:rsidP="002B6545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3"/>
                              </w:rPr>
                            </w:pPr>
                          </w:p>
                          <w:p w14:paraId="5A0AA91B" w14:textId="77777777" w:rsidR="002B6545" w:rsidRPr="004B037A" w:rsidRDefault="002B6545" w:rsidP="002B6545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b/>
                                <w:sz w:val="23"/>
                              </w:rPr>
                            </w:pPr>
                            <w:r w:rsidRPr="004B037A">
                              <w:rPr>
                                <w:b/>
                                <w:sz w:val="23"/>
                              </w:rPr>
                              <w:t>[Hand-written signature]</w:t>
                            </w:r>
                          </w:p>
                          <w:p w14:paraId="66065C1B" w14:textId="77777777" w:rsidR="002B6545" w:rsidRDefault="002B6545" w:rsidP="002B6545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3"/>
                              </w:rPr>
                            </w:pPr>
                          </w:p>
                          <w:p w14:paraId="1D0855D9" w14:textId="64609B26" w:rsidR="002B6545" w:rsidRPr="002B6545" w:rsidRDefault="002B6545" w:rsidP="002B6545">
                            <w:pPr>
                              <w:rPr>
                                <w:color w:val="000000" w:themeColor="text1"/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P.S. </w:t>
                            </w:r>
                            <w:r w:rsidRPr="00966BF6">
                              <w:rPr>
                                <w:color w:val="000000" w:themeColor="text1"/>
                                <w:sz w:val="23"/>
                              </w:rPr>
                              <w:t xml:space="preserve">If God leads you to give, </w:t>
                            </w:r>
                            <w:r>
                              <w:rPr>
                                <w:color w:val="000000" w:themeColor="text1"/>
                                <w:sz w:val="23"/>
                              </w:rPr>
                              <w:t xml:space="preserve">go </w:t>
                            </w:r>
                            <w:r w:rsidRPr="000E4B51">
                              <w:rPr>
                                <w:color w:val="000000" w:themeColor="text1"/>
                                <w:sz w:val="23"/>
                              </w:rPr>
                              <w:t xml:space="preserve">to </w:t>
                            </w:r>
                            <w:hyperlink r:id="rId5" w:history="1">
                              <w:r w:rsidR="00CD12D6">
                                <w:rPr>
                                  <w:rStyle w:val="Hyperlink"/>
                                  <w:color w:val="000000" w:themeColor="text1"/>
                                  <w:sz w:val="23"/>
                                  <w:u w:val="none"/>
                                </w:rPr>
                                <w:t>navigators.org/staff</w:t>
                              </w:r>
                              <w:r>
                                <w:rPr>
                                  <w:rStyle w:val="Hyperlink"/>
                                  <w:color w:val="000000" w:themeColor="text1"/>
                                  <w:sz w:val="23"/>
                                  <w:u w:val="none"/>
                                </w:rPr>
                                <w:t>/</w:t>
                              </w:r>
                              <w:proofErr w:type="spellStart"/>
                              <w:r w:rsidRPr="004B037A">
                                <w:rPr>
                                  <w:rStyle w:val="Hyperlink"/>
                                  <w:b/>
                                  <w:color w:val="000000" w:themeColor="text1"/>
                                  <w:sz w:val="23"/>
                                  <w:u w:val="none"/>
                                </w:rPr>
                                <w:t>NavID</w:t>
                              </w:r>
                              <w:proofErr w:type="spellEnd"/>
                            </w:hyperlink>
                            <w:r>
                              <w:rPr>
                                <w:color w:val="000000" w:themeColor="text1"/>
                                <w:sz w:val="23"/>
                              </w:rPr>
                              <w:t>, o</w:t>
                            </w:r>
                            <w:r w:rsidRPr="000E4B51">
                              <w:rPr>
                                <w:color w:val="000000" w:themeColor="text1"/>
                                <w:sz w:val="23"/>
                              </w:rPr>
                              <w:t>r fill out</w:t>
                            </w:r>
                            <w:proofErr w:type="spellStart"/>
                            <w:r w:rsidRPr="000E4B51">
                              <w:rPr>
                                <w:color w:val="000000" w:themeColor="text1"/>
                                <w:sz w:val="23"/>
                              </w:rPr>
                              <w:t xml:space="preserve"> th</w:t>
                            </w:r>
                            <w:proofErr w:type="spellEnd"/>
                            <w:r w:rsidRPr="000E4B51">
                              <w:rPr>
                                <w:color w:val="000000" w:themeColor="text1"/>
                                <w:sz w:val="23"/>
                              </w:rPr>
                              <w:t>e enclosed giving card and return it in the envelope</w:t>
                            </w:r>
                            <w:r>
                              <w:rPr>
                                <w:color w:val="000000" w:themeColor="text1"/>
                                <w:sz w:val="23"/>
                              </w:rPr>
                              <w:t xml:space="preserve"> </w:t>
                            </w:r>
                            <w:r w:rsidRPr="000E4B51">
                              <w:rPr>
                                <w:color w:val="000000" w:themeColor="text1"/>
                                <w:sz w:val="23"/>
                              </w:rPr>
                              <w:t>provided with your check m</w:t>
                            </w:r>
                            <w:r w:rsidR="002B532F">
                              <w:rPr>
                                <w:color w:val="000000" w:themeColor="text1"/>
                                <w:sz w:val="23"/>
                              </w:rPr>
                              <w:t xml:space="preserve">ade payable to The Navigators. </w:t>
                            </w:r>
                            <w:r w:rsidRPr="000E4B51">
                              <w:rPr>
                                <w:color w:val="000000" w:themeColor="text1"/>
                                <w:sz w:val="23"/>
                              </w:rPr>
                              <w:t xml:space="preserve">May I hear from you by </w:t>
                            </w:r>
                            <w:r w:rsidRPr="004B037A">
                              <w:rPr>
                                <w:b/>
                                <w:sz w:val="23"/>
                              </w:rPr>
                              <w:t>[date]</w:t>
                            </w:r>
                            <w:r w:rsidR="002B532F">
                              <w:rPr>
                                <w:sz w:val="23"/>
                              </w:rPr>
                              <w:t xml:space="preserve">? </w:t>
                            </w:r>
                            <w:r w:rsidRPr="000E4B51">
                              <w:rPr>
                                <w:sz w:val="23"/>
                              </w:rPr>
                              <w:t>Thank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A29EE" id="Text Box 13" o:spid="_x0000_s1029" type="#_x0000_t202" style="position:absolute;margin-left:22.35pt;margin-top:572.3pt;width:570pt;height:16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" fillcolor="white [3201]" stroked="f" strokeweight=".5pt">
                <v:textbox>
                  <w:txbxContent>
                    <w:p w14:paraId="619FCA4E" w14:textId="77777777" w:rsidR="002B6545" w:rsidRPr="00D67CC0" w:rsidRDefault="002B6545" w:rsidP="002B6545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>T</w:t>
                      </w:r>
                      <w:r w:rsidR="009C77D7">
                        <w:rPr>
                          <w:sz w:val="23"/>
                        </w:rPr>
                        <w:t xml:space="preserve">hanks </w:t>
                      </w:r>
                      <w:r>
                        <w:rPr>
                          <w:sz w:val="23"/>
                        </w:rPr>
                        <w:t xml:space="preserve">for considering this request. Together we can reach </w:t>
                      </w:r>
                      <w:r w:rsidR="0054204D">
                        <w:rPr>
                          <w:sz w:val="23"/>
                        </w:rPr>
                        <w:t>more</w:t>
                      </w:r>
                      <w:r>
                        <w:rPr>
                          <w:sz w:val="23"/>
                        </w:rPr>
                        <w:t xml:space="preserve"> </w:t>
                      </w:r>
                      <w:r w:rsidR="0054204D">
                        <w:rPr>
                          <w:sz w:val="23"/>
                        </w:rPr>
                        <w:t>“</w:t>
                      </w:r>
                      <w:r w:rsidRPr="00D67CC0">
                        <w:rPr>
                          <w:b/>
                          <w:sz w:val="23"/>
                        </w:rPr>
                        <w:t xml:space="preserve">[Name from </w:t>
                      </w:r>
                      <w:proofErr w:type="gramStart"/>
                      <w:r w:rsidRPr="00D67CC0">
                        <w:rPr>
                          <w:b/>
                          <w:sz w:val="23"/>
                        </w:rPr>
                        <w:t>story]</w:t>
                      </w:r>
                      <w:r w:rsidR="0054204D">
                        <w:rPr>
                          <w:b/>
                          <w:sz w:val="23"/>
                        </w:rPr>
                        <w:t>s</w:t>
                      </w:r>
                      <w:proofErr w:type="gramEnd"/>
                      <w:r w:rsidR="0054204D">
                        <w:rPr>
                          <w:b/>
                          <w:sz w:val="23"/>
                        </w:rPr>
                        <w:t>”</w:t>
                      </w:r>
                      <w:r>
                        <w:rPr>
                          <w:b/>
                          <w:sz w:val="23"/>
                        </w:rPr>
                        <w:t xml:space="preserve"> </w:t>
                      </w:r>
                      <w:r>
                        <w:rPr>
                          <w:sz w:val="23"/>
                        </w:rPr>
                        <w:t>and equip them</w:t>
                      </w:r>
                      <w:r w:rsidR="000A78C2">
                        <w:rPr>
                          <w:sz w:val="23"/>
                        </w:rPr>
                        <w:t xml:space="preserve"> to</w:t>
                      </w:r>
                      <w:r>
                        <w:rPr>
                          <w:sz w:val="23"/>
                        </w:rPr>
                        <w:t xml:space="preserve"> reach others, creating lasting generations of </w:t>
                      </w:r>
                      <w:proofErr w:type="spellStart"/>
                      <w:r>
                        <w:rPr>
                          <w:sz w:val="23"/>
                        </w:rPr>
                        <w:t>disciplemakers</w:t>
                      </w:r>
                      <w:proofErr w:type="spellEnd"/>
                      <w:r>
                        <w:rPr>
                          <w:sz w:val="23"/>
                        </w:rPr>
                        <w:t xml:space="preserve"> who impact families, communities, and the nations with the gospel!</w:t>
                      </w:r>
                      <w:r w:rsidR="002B532F">
                        <w:rPr>
                          <w:sz w:val="23"/>
                        </w:rPr>
                        <w:t xml:space="preserve"> </w:t>
                      </w:r>
                      <w:r w:rsidR="000A78C2">
                        <w:rPr>
                          <w:sz w:val="23"/>
                        </w:rPr>
                        <w:t>I’ll call soon to see how God is leading you regarding giving and to catch up with you, too.</w:t>
                      </w:r>
                    </w:p>
                    <w:p w14:paraId="4A20FB29" w14:textId="77777777" w:rsidR="002B6545" w:rsidRDefault="002B6545" w:rsidP="002B6545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3"/>
                        </w:rPr>
                      </w:pPr>
                    </w:p>
                    <w:p w14:paraId="6E503227" w14:textId="77777777" w:rsidR="002B6545" w:rsidRDefault="002B6545" w:rsidP="002B6545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>Sincerely,</w:t>
                      </w:r>
                    </w:p>
                    <w:p w14:paraId="15A0EF57" w14:textId="77777777" w:rsidR="002B6545" w:rsidRDefault="002B6545" w:rsidP="002B6545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3"/>
                        </w:rPr>
                      </w:pPr>
                    </w:p>
                    <w:p w14:paraId="5A0AA91B" w14:textId="77777777" w:rsidR="002B6545" w:rsidRPr="004B037A" w:rsidRDefault="002B6545" w:rsidP="002B6545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b/>
                          <w:sz w:val="23"/>
                        </w:rPr>
                      </w:pPr>
                      <w:r w:rsidRPr="004B037A">
                        <w:rPr>
                          <w:b/>
                          <w:sz w:val="23"/>
                        </w:rPr>
                        <w:t>[Hand-written signature]</w:t>
                      </w:r>
                    </w:p>
                    <w:p w14:paraId="66065C1B" w14:textId="77777777" w:rsidR="002B6545" w:rsidRDefault="002B6545" w:rsidP="002B6545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3"/>
                        </w:rPr>
                      </w:pPr>
                    </w:p>
                    <w:p w14:paraId="1D0855D9" w14:textId="64609B26" w:rsidR="002B6545" w:rsidRPr="002B6545" w:rsidRDefault="002B6545" w:rsidP="002B6545">
                      <w:pPr>
                        <w:rPr>
                          <w:color w:val="000000" w:themeColor="text1"/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P.S. </w:t>
                      </w:r>
                      <w:r w:rsidRPr="00966BF6">
                        <w:rPr>
                          <w:color w:val="000000" w:themeColor="text1"/>
                          <w:sz w:val="23"/>
                        </w:rPr>
                        <w:t xml:space="preserve">If God leads you to give, </w:t>
                      </w:r>
                      <w:r>
                        <w:rPr>
                          <w:color w:val="000000" w:themeColor="text1"/>
                          <w:sz w:val="23"/>
                        </w:rPr>
                        <w:t xml:space="preserve">go </w:t>
                      </w:r>
                      <w:r w:rsidRPr="000E4B51">
                        <w:rPr>
                          <w:color w:val="000000" w:themeColor="text1"/>
                          <w:sz w:val="23"/>
                        </w:rPr>
                        <w:t xml:space="preserve">to </w:t>
                      </w:r>
                      <w:hyperlink r:id="rId6" w:history="1">
                        <w:r w:rsidR="00CD12D6">
                          <w:rPr>
                            <w:rStyle w:val="Hyperlink"/>
                            <w:color w:val="000000" w:themeColor="text1"/>
                            <w:sz w:val="23"/>
                            <w:u w:val="none"/>
                          </w:rPr>
                          <w:t>navigators.org/staff</w:t>
                        </w:r>
                        <w:r>
                          <w:rPr>
                            <w:rStyle w:val="Hyperlink"/>
                            <w:color w:val="000000" w:themeColor="text1"/>
                            <w:sz w:val="23"/>
                            <w:u w:val="none"/>
                          </w:rPr>
                          <w:t>/</w:t>
                        </w:r>
                        <w:proofErr w:type="spellStart"/>
                        <w:r w:rsidRPr="004B037A">
                          <w:rPr>
                            <w:rStyle w:val="Hyperlink"/>
                            <w:b/>
                            <w:color w:val="000000" w:themeColor="text1"/>
                            <w:sz w:val="23"/>
                            <w:u w:val="none"/>
                          </w:rPr>
                          <w:t>NavID</w:t>
                        </w:r>
                        <w:proofErr w:type="spellEnd"/>
                      </w:hyperlink>
                      <w:r>
                        <w:rPr>
                          <w:color w:val="000000" w:themeColor="text1"/>
                          <w:sz w:val="23"/>
                        </w:rPr>
                        <w:t>, o</w:t>
                      </w:r>
                      <w:r w:rsidRPr="000E4B51">
                        <w:rPr>
                          <w:color w:val="000000" w:themeColor="text1"/>
                          <w:sz w:val="23"/>
                        </w:rPr>
                        <w:t>r fill out</w:t>
                      </w:r>
                      <w:proofErr w:type="spellStart"/>
                      <w:r w:rsidRPr="000E4B51">
                        <w:rPr>
                          <w:color w:val="000000" w:themeColor="text1"/>
                          <w:sz w:val="23"/>
                        </w:rPr>
                        <w:t xml:space="preserve"> th</w:t>
                      </w:r>
                      <w:proofErr w:type="spellEnd"/>
                      <w:r w:rsidRPr="000E4B51">
                        <w:rPr>
                          <w:color w:val="000000" w:themeColor="text1"/>
                          <w:sz w:val="23"/>
                        </w:rPr>
                        <w:t>e enclosed giving card and return it in the envelope</w:t>
                      </w:r>
                      <w:r>
                        <w:rPr>
                          <w:color w:val="000000" w:themeColor="text1"/>
                          <w:sz w:val="23"/>
                        </w:rPr>
                        <w:t xml:space="preserve"> </w:t>
                      </w:r>
                      <w:r w:rsidRPr="000E4B51">
                        <w:rPr>
                          <w:color w:val="000000" w:themeColor="text1"/>
                          <w:sz w:val="23"/>
                        </w:rPr>
                        <w:t>provided with your check m</w:t>
                      </w:r>
                      <w:r w:rsidR="002B532F">
                        <w:rPr>
                          <w:color w:val="000000" w:themeColor="text1"/>
                          <w:sz w:val="23"/>
                        </w:rPr>
                        <w:t xml:space="preserve">ade payable to The Navigators. </w:t>
                      </w:r>
                      <w:r w:rsidRPr="000E4B51">
                        <w:rPr>
                          <w:color w:val="000000" w:themeColor="text1"/>
                          <w:sz w:val="23"/>
                        </w:rPr>
                        <w:t xml:space="preserve">May I hear from you by </w:t>
                      </w:r>
                      <w:r w:rsidRPr="004B037A">
                        <w:rPr>
                          <w:b/>
                          <w:sz w:val="23"/>
                        </w:rPr>
                        <w:t>[date]</w:t>
                      </w:r>
                      <w:r w:rsidR="002B532F">
                        <w:rPr>
                          <w:sz w:val="23"/>
                        </w:rPr>
                        <w:t xml:space="preserve">? </w:t>
                      </w:r>
                      <w:r w:rsidRPr="000E4B51">
                        <w:rPr>
                          <w:sz w:val="23"/>
                        </w:rPr>
                        <w:t>Thank you!</w:t>
                      </w:r>
                    </w:p>
                  </w:txbxContent>
                </v:textbox>
              </v:shape>
            </w:pict>
          </mc:Fallback>
        </mc:AlternateContent>
      </w:r>
      <w:r w:rsidR="006C2C9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ADB03C" wp14:editId="1B4EDBB8">
                <wp:simplePos x="0" y="0"/>
                <wp:positionH relativeFrom="column">
                  <wp:posOffset>431800</wp:posOffset>
                </wp:positionH>
                <wp:positionV relativeFrom="paragraph">
                  <wp:posOffset>9525000</wp:posOffset>
                </wp:positionV>
                <wp:extent cx="6950710" cy="2540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071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E56017" w14:textId="77777777" w:rsidR="00053A25" w:rsidRPr="00053A25" w:rsidRDefault="00053A25" w:rsidP="00053A25">
                            <w:pPr>
                              <w:jc w:val="center"/>
                              <w:rPr>
                                <w:rFonts w:ascii="Montserrat Medium" w:hAnsi="Montserrat Medium"/>
                                <w:color w:val="FFFFFF" w:themeColor="background1"/>
                              </w:rPr>
                            </w:pP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[Insert </w:t>
                            </w:r>
                            <w:proofErr w:type="gramStart"/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NAME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]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•</w:t>
                            </w:r>
                            <w:proofErr w:type="gramEnd"/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[Insert 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EMAIL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]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•  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[Insert 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PHONE NUMBER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66646" id="Text Box 11" o:spid="_x0000_s1030" type="#_x0000_t202" style="position:absolute;margin-left:34pt;margin-top:750pt;width:547.3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" filled="f" stroked="f" strokeweight=".5pt">
                <v:textbox>
                  <w:txbxContent>
                    <w:p w:rsidR="00053A25" w:rsidRPr="00053A25" w:rsidRDefault="00053A25" w:rsidP="00053A25">
                      <w:pPr>
                        <w:jc w:val="center"/>
                        <w:rPr>
                          <w:rFonts w:ascii="Montserrat Medium" w:hAnsi="Montserrat Medium"/>
                          <w:color w:val="FFFFFF" w:themeColor="background1"/>
                        </w:rPr>
                      </w:pP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[Insert 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NAME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]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  •  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[Insert 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EMAIL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]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  •  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[Insert 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PHONE NUMBER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E961BD">
        <w:rPr>
          <w:noProof/>
        </w:rPr>
        <w:drawing>
          <wp:inline distT="0" distB="0" distL="0" distR="0" wp14:anchorId="3B4FE73A" wp14:editId="03667D8E">
            <wp:extent cx="7772400" cy="10058400"/>
            <wp:effectExtent l="0" t="0" r="0" b="0"/>
            <wp:docPr id="2" name="Picture 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lobe Blu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F3C1F" w14:textId="77777777" w:rsidR="009C296E" w:rsidRDefault="009C296E" w:rsidP="009C296E">
      <w:pPr>
        <w:widowControl/>
        <w:autoSpaceDE/>
        <w:autoSpaceDN/>
      </w:pPr>
    </w:p>
    <w:p w14:paraId="3AE25DFC" w14:textId="77777777" w:rsidR="009C296E" w:rsidRDefault="009C296E" w:rsidP="009C296E">
      <w:pPr>
        <w:widowControl/>
        <w:autoSpaceDE/>
        <w:autoSpaceDN/>
      </w:pPr>
    </w:p>
    <w:p w14:paraId="193C559B" w14:textId="77777777" w:rsidR="009C296E" w:rsidRDefault="009C296E" w:rsidP="009C296E">
      <w:pPr>
        <w:widowControl/>
        <w:autoSpaceDE/>
        <w:autoSpaceDN/>
      </w:pPr>
    </w:p>
    <w:p w14:paraId="3AACD29B" w14:textId="77777777" w:rsidR="00053A25" w:rsidRDefault="009C296E" w:rsidP="009C296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EB7021" wp14:editId="1C3956AA">
                <wp:simplePos x="0" y="0"/>
                <wp:positionH relativeFrom="column">
                  <wp:posOffset>431800</wp:posOffset>
                </wp:positionH>
                <wp:positionV relativeFrom="paragraph">
                  <wp:posOffset>76835</wp:posOffset>
                </wp:positionV>
                <wp:extent cx="6918385" cy="6090249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8385" cy="60902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E7DDE3" w14:textId="77777777" w:rsidR="009C296E" w:rsidRDefault="00DE07D4" w:rsidP="009C296E">
                            <w:pPr>
                              <w:jc w:val="center"/>
                              <w:rPr>
                                <w:rFonts w:ascii="Montserrat" w:hAnsi="Montserrat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sz w:val="18"/>
                                <w:szCs w:val="18"/>
                              </w:rPr>
                              <w:t>Optional Page 2</w:t>
                            </w:r>
                          </w:p>
                          <w:p w14:paraId="55381672" w14:textId="77777777" w:rsidR="00FB1DBD" w:rsidRDefault="00FB1DBD" w:rsidP="009C296E">
                            <w:pPr>
                              <w:jc w:val="center"/>
                              <w:rPr>
                                <w:rFonts w:ascii="Montserrat" w:hAnsi="Montserrat" w:cs="Arial"/>
                                <w:sz w:val="18"/>
                                <w:szCs w:val="18"/>
                              </w:rPr>
                            </w:pPr>
                          </w:p>
                          <w:p w14:paraId="63C1EA1B" w14:textId="77777777" w:rsidR="00FB1DBD" w:rsidRPr="00FB1DBD" w:rsidRDefault="00FB1DBD" w:rsidP="00FB1DBD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31" type="#_x0000_t202" style="position:absolute;margin-left:34pt;margin-top:6.05pt;width:544.75pt;height:479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" filled="f" stroked="f" strokeweight=".5pt">
                <v:textbox>
                  <w:txbxContent>
                    <w:p w:rsidR="009C296E" w:rsidRDefault="00DE07D4" w:rsidP="009C296E">
                      <w:pPr>
                        <w:jc w:val="center"/>
                        <w:rPr>
                          <w:rFonts w:ascii="Montserrat" w:hAnsi="Montserrat" w:cs="Arial"/>
                          <w:sz w:val="18"/>
                          <w:szCs w:val="18"/>
                        </w:rPr>
                      </w:pPr>
                      <w:r>
                        <w:rPr>
                          <w:rFonts w:ascii="Montserrat" w:hAnsi="Montserrat" w:cs="Arial"/>
                          <w:sz w:val="18"/>
                          <w:szCs w:val="18"/>
                        </w:rPr>
                        <w:t>Optional Page 2</w:t>
                      </w:r>
                    </w:p>
                    <w:p w:rsidR="00FB1DBD" w:rsidRDefault="00FB1DBD" w:rsidP="009C296E">
                      <w:pPr>
                        <w:jc w:val="center"/>
                        <w:rPr>
                          <w:rFonts w:ascii="Montserrat" w:hAnsi="Montserrat" w:cs="Arial"/>
                          <w:sz w:val="18"/>
                          <w:szCs w:val="18"/>
                        </w:rPr>
                      </w:pPr>
                    </w:p>
                    <w:p w:rsidR="00FB1DBD" w:rsidRPr="00FB1DBD" w:rsidRDefault="00FB1DBD" w:rsidP="00FB1DBD">
                      <w:pPr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53A25" w:rsidSect="00053A25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tserra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4D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37A42"/>
    <w:multiLevelType w:val="hybridMultilevel"/>
    <w:tmpl w:val="1DD86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40"/>
    <w:rsid w:val="000020E2"/>
    <w:rsid w:val="00012B7F"/>
    <w:rsid w:val="0001774C"/>
    <w:rsid w:val="00053A25"/>
    <w:rsid w:val="0008436E"/>
    <w:rsid w:val="00085EBA"/>
    <w:rsid w:val="000A78C2"/>
    <w:rsid w:val="000C0AD2"/>
    <w:rsid w:val="000C3F92"/>
    <w:rsid w:val="000E4082"/>
    <w:rsid w:val="001030EE"/>
    <w:rsid w:val="001773E2"/>
    <w:rsid w:val="001956FD"/>
    <w:rsid w:val="00196BC7"/>
    <w:rsid w:val="001A4C2B"/>
    <w:rsid w:val="001D0602"/>
    <w:rsid w:val="001D34DD"/>
    <w:rsid w:val="002B532F"/>
    <w:rsid w:val="002B6545"/>
    <w:rsid w:val="002F790A"/>
    <w:rsid w:val="00341917"/>
    <w:rsid w:val="00425FE4"/>
    <w:rsid w:val="004B037A"/>
    <w:rsid w:val="004D4CA7"/>
    <w:rsid w:val="004E1FE3"/>
    <w:rsid w:val="00514C1A"/>
    <w:rsid w:val="0054204D"/>
    <w:rsid w:val="00545A40"/>
    <w:rsid w:val="00546B43"/>
    <w:rsid w:val="0055266A"/>
    <w:rsid w:val="005659F2"/>
    <w:rsid w:val="00690514"/>
    <w:rsid w:val="006C2C9B"/>
    <w:rsid w:val="00745058"/>
    <w:rsid w:val="00796999"/>
    <w:rsid w:val="007A4C21"/>
    <w:rsid w:val="008A081C"/>
    <w:rsid w:val="009A023F"/>
    <w:rsid w:val="009C296E"/>
    <w:rsid w:val="009C77D7"/>
    <w:rsid w:val="009E78D0"/>
    <w:rsid w:val="00A8379A"/>
    <w:rsid w:val="00B13B3B"/>
    <w:rsid w:val="00BD125B"/>
    <w:rsid w:val="00C2385A"/>
    <w:rsid w:val="00C27AC1"/>
    <w:rsid w:val="00C72A0C"/>
    <w:rsid w:val="00C76B7D"/>
    <w:rsid w:val="00C90B93"/>
    <w:rsid w:val="00C94BB2"/>
    <w:rsid w:val="00CB76F4"/>
    <w:rsid w:val="00CD12D6"/>
    <w:rsid w:val="00CE1AD5"/>
    <w:rsid w:val="00D0267E"/>
    <w:rsid w:val="00D30D33"/>
    <w:rsid w:val="00D67CC0"/>
    <w:rsid w:val="00D807CA"/>
    <w:rsid w:val="00DB55C5"/>
    <w:rsid w:val="00DD5B11"/>
    <w:rsid w:val="00DE07D4"/>
    <w:rsid w:val="00DE2752"/>
    <w:rsid w:val="00DF7D2E"/>
    <w:rsid w:val="00E74EFE"/>
    <w:rsid w:val="00E961BD"/>
    <w:rsid w:val="00EE1D22"/>
    <w:rsid w:val="00FB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8D244"/>
  <w15:chartTrackingRefBased/>
  <w15:docId w15:val="{CE227B0F-531E-AD4B-A664-43A99279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53A25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774C"/>
    <w:rPr>
      <w:color w:val="0563C1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DE07D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vstaff.org/give/%5bNavID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navstaff.org/give/%5bNavID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olly.Gilberts/Desktop/Desktop/Newsletter%20Templates%20%206.20/Globe%20Template/Globe%20Blu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3385B63501664390775A28D82B5C21" ma:contentTypeVersion="17" ma:contentTypeDescription="Create a new document." ma:contentTypeScope="" ma:versionID="eb3d9ec6bb5bf52adb172a0d06228adf">
  <xsd:schema xmlns:xsd="http://www.w3.org/2001/XMLSchema" xmlns:xs="http://www.w3.org/2001/XMLSchema" xmlns:p="http://schemas.microsoft.com/office/2006/metadata/properties" xmlns:ns2="b2760b4f-c528-4edf-961b-be69a053a944" xmlns:ns3="1fcb6421-704b-43bc-8d17-0bad22d043d9" targetNamespace="http://schemas.microsoft.com/office/2006/metadata/properties" ma:root="true" ma:fieldsID="bf7e58b18bb5e12e9a1a228ff93a7dfd" ns2:_="" ns3:_="">
    <xsd:import namespace="b2760b4f-c528-4edf-961b-be69a053a944"/>
    <xsd:import namespace="1fcb6421-704b-43bc-8d17-0bad22d04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60b4f-c528-4edf-961b-be69a053a9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a432800-580f-4eae-ae1b-b58a843e40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cb6421-704b-43bc-8d17-0bad22d043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5334eb-98bf-456c-8cec-278f99395300}" ma:internalName="TaxCatchAll" ma:showField="CatchAllData" ma:web="1fcb6421-704b-43bc-8d17-0bad22d043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760b4f-c528-4edf-961b-be69a053a944">
      <Terms xmlns="http://schemas.microsoft.com/office/infopath/2007/PartnerControls"/>
    </lcf76f155ced4ddcb4097134ff3c332f>
    <TaxCatchAll xmlns="1fcb6421-704b-43bc-8d17-0bad22d043d9" xsi:nil="true"/>
  </documentManagement>
</p:properties>
</file>

<file path=customXml/itemProps1.xml><?xml version="1.0" encoding="utf-8"?>
<ds:datastoreItem xmlns:ds="http://schemas.openxmlformats.org/officeDocument/2006/customXml" ds:itemID="{C88DC01C-C943-41C6-9CAF-862C90787965}"/>
</file>

<file path=customXml/itemProps2.xml><?xml version="1.0" encoding="utf-8"?>
<ds:datastoreItem xmlns:ds="http://schemas.openxmlformats.org/officeDocument/2006/customXml" ds:itemID="{E465BFFE-6EDD-4AB1-8BA9-4D7F4FE29F3B}"/>
</file>

<file path=customXml/itemProps3.xml><?xml version="1.0" encoding="utf-8"?>
<ds:datastoreItem xmlns:ds="http://schemas.openxmlformats.org/officeDocument/2006/customXml" ds:itemID="{3D841064-E957-4DD6-B171-E876E624CD4E}"/>
</file>

<file path=docProps/app.xml><?xml version="1.0" encoding="utf-8"?>
<Properties xmlns="http://schemas.openxmlformats.org/officeDocument/2006/extended-properties" xmlns:vt="http://schemas.openxmlformats.org/officeDocument/2006/docPropsVTypes">
  <Template>Globe Blue.dotx</Template>
  <TotalTime>306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Molly Gilberts</cp:lastModifiedBy>
  <cp:revision>19</cp:revision>
  <cp:lastPrinted>2020-11-04T18:24:00Z</cp:lastPrinted>
  <dcterms:created xsi:type="dcterms:W3CDTF">2020-08-31T20:47:00Z</dcterms:created>
  <dcterms:modified xsi:type="dcterms:W3CDTF">2022-03-14T21:15:00Z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0x0101000B3385B63501664390775A28D82B5C21</vt:lpwstr>
  </property>
</Properties>
</file>